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2428" w14:textId="77777777" w:rsidR="00D9347D" w:rsidRPr="00086DC4" w:rsidRDefault="00D9347D" w:rsidP="00EF7441">
      <w:pPr>
        <w:ind w:left="851" w:right="851"/>
        <w:jc w:val="center"/>
        <w:rPr>
          <w:b/>
        </w:rPr>
      </w:pPr>
    </w:p>
    <w:p w14:paraId="4A7FC9D4" w14:textId="77777777" w:rsidR="00D9347D" w:rsidRPr="00086DC4" w:rsidRDefault="00D9347D" w:rsidP="00EF7441">
      <w:pPr>
        <w:ind w:left="851" w:right="851"/>
        <w:jc w:val="center"/>
        <w:rPr>
          <w:b/>
        </w:rPr>
      </w:pPr>
    </w:p>
    <w:p w14:paraId="236EA5CE" w14:textId="77777777" w:rsidR="00D9347D" w:rsidRPr="00086DC4" w:rsidRDefault="00D9347D" w:rsidP="00EF7441">
      <w:pPr>
        <w:ind w:left="851" w:right="851"/>
        <w:jc w:val="center"/>
        <w:rPr>
          <w:b/>
        </w:rPr>
      </w:pPr>
    </w:p>
    <w:p w14:paraId="66DB96DE" w14:textId="77777777" w:rsidR="00127914" w:rsidRPr="00086DC4" w:rsidRDefault="00127914" w:rsidP="00EF7441">
      <w:pPr>
        <w:ind w:left="851" w:right="851"/>
        <w:jc w:val="center"/>
        <w:rPr>
          <w:b/>
        </w:rPr>
      </w:pPr>
    </w:p>
    <w:p w14:paraId="1137A3FC" w14:textId="77777777" w:rsidR="00127914" w:rsidRPr="00086DC4" w:rsidRDefault="00127914" w:rsidP="00EF7441">
      <w:pPr>
        <w:ind w:left="851" w:right="851"/>
        <w:jc w:val="center"/>
        <w:rPr>
          <w:b/>
        </w:rPr>
      </w:pPr>
    </w:p>
    <w:p w14:paraId="1E9AAC27" w14:textId="77777777" w:rsidR="00127914" w:rsidRPr="00086DC4" w:rsidRDefault="00127914" w:rsidP="00EF7441">
      <w:pPr>
        <w:ind w:left="851" w:right="851"/>
        <w:jc w:val="center"/>
        <w:rPr>
          <w:b/>
        </w:rPr>
      </w:pPr>
    </w:p>
    <w:p w14:paraId="2ECB1116" w14:textId="77777777" w:rsidR="00127914" w:rsidRPr="00086DC4" w:rsidRDefault="00127914" w:rsidP="00EF7441">
      <w:pPr>
        <w:ind w:left="851" w:right="851"/>
        <w:jc w:val="center"/>
        <w:rPr>
          <w:b/>
        </w:rPr>
      </w:pPr>
    </w:p>
    <w:p w14:paraId="3F5B4652"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2BA57CA6"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06ABC360"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0672EFE7"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026A22F9"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3CCC6AD2" w14:textId="77777777" w:rsidR="00EF7441" w:rsidRPr="00086DC4" w:rsidRDefault="00EF7441" w:rsidP="00EF7441">
      <w:pPr>
        <w:rPr>
          <w:b/>
        </w:rPr>
      </w:pPr>
    </w:p>
    <w:p w14:paraId="092AD542" w14:textId="77777777" w:rsidR="00EF7441" w:rsidRPr="00086DC4" w:rsidRDefault="00EF7441" w:rsidP="00EF7441"/>
    <w:p w14:paraId="4B43FCB9" w14:textId="77777777" w:rsidR="00EF7441" w:rsidRPr="00086DC4" w:rsidRDefault="00EF7441" w:rsidP="00EF7441"/>
    <w:p w14:paraId="0A432472" w14:textId="77777777" w:rsidR="00EF7441" w:rsidRPr="00086DC4" w:rsidRDefault="00EF7441" w:rsidP="00EF7441">
      <w:pPr>
        <w:jc w:val="center"/>
        <w:rPr>
          <w:i/>
        </w:rPr>
      </w:pPr>
      <w:r w:rsidRPr="00086DC4">
        <w:rPr>
          <w:i/>
        </w:rPr>
        <w:t>Pouvoir Adjudicateur</w:t>
      </w:r>
    </w:p>
    <w:p w14:paraId="4CD9D7B8" w14:textId="77777777" w:rsidR="00EF7441" w:rsidRPr="00086DC4" w:rsidRDefault="00EF7441" w:rsidP="00EF7441"/>
    <w:p w14:paraId="5C35916C" w14:textId="77777777" w:rsidR="00DB5FE0" w:rsidRDefault="00EF7441" w:rsidP="00DB5FE0">
      <w:pPr>
        <w:tabs>
          <w:tab w:val="center" w:pos="4819"/>
          <w:tab w:val="left" w:pos="8853"/>
        </w:tabs>
        <w:jc w:val="center"/>
        <w:rPr>
          <w:b/>
        </w:rPr>
      </w:pPr>
      <w:r w:rsidRPr="00086DC4">
        <w:rPr>
          <w:b/>
        </w:rPr>
        <w:t xml:space="preserve"> </w:t>
      </w:r>
      <w:r w:rsidR="000B3819">
        <w:rPr>
          <w:b/>
        </w:rPr>
        <w:t>Numih France</w:t>
      </w:r>
    </w:p>
    <w:p w14:paraId="0E18C570" w14:textId="77777777" w:rsidR="007F7971" w:rsidRPr="00086DC4" w:rsidRDefault="007F7971" w:rsidP="00DB5FE0">
      <w:pPr>
        <w:tabs>
          <w:tab w:val="center" w:pos="4819"/>
          <w:tab w:val="left" w:pos="8853"/>
        </w:tabs>
        <w:jc w:val="center"/>
        <w:rPr>
          <w:b/>
        </w:rPr>
      </w:pPr>
      <w:r>
        <w:rPr>
          <w:b/>
        </w:rPr>
        <w:t>GIP Mipih</w:t>
      </w:r>
    </w:p>
    <w:p w14:paraId="675B0E0F"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2B375461" w14:textId="77777777" w:rsidR="00EF7441" w:rsidRPr="00086DC4" w:rsidRDefault="00DA08BB" w:rsidP="00EF7441">
      <w:pPr>
        <w:jc w:val="center"/>
        <w:rPr>
          <w:b/>
        </w:rPr>
      </w:pPr>
      <w:r w:rsidRPr="00086DC4">
        <w:rPr>
          <w:b/>
        </w:rPr>
        <w:t>CS</w:t>
      </w:r>
      <w:r w:rsidR="00EF7441" w:rsidRPr="00086DC4">
        <w:rPr>
          <w:b/>
        </w:rPr>
        <w:t xml:space="preserve"> 93668</w:t>
      </w:r>
    </w:p>
    <w:p w14:paraId="04ACDB8B" w14:textId="77777777" w:rsidR="00EF7441" w:rsidRPr="00086DC4" w:rsidRDefault="00EF7441" w:rsidP="00EF7441">
      <w:pPr>
        <w:jc w:val="center"/>
        <w:rPr>
          <w:b/>
        </w:rPr>
      </w:pPr>
      <w:r w:rsidRPr="00086DC4">
        <w:rPr>
          <w:b/>
        </w:rPr>
        <w:t>31036 Toulouse Cedex 1</w:t>
      </w:r>
    </w:p>
    <w:p w14:paraId="766F0FDA" w14:textId="77777777" w:rsidR="00EF7441" w:rsidRPr="00086DC4" w:rsidRDefault="00EF7441" w:rsidP="00EF7441"/>
    <w:p w14:paraId="1DC00C6B" w14:textId="77777777" w:rsidR="00EF7441" w:rsidRPr="00086DC4" w:rsidRDefault="00EF7441" w:rsidP="00EF7441"/>
    <w:p w14:paraId="6BA91FD6" w14:textId="77777777" w:rsidR="00D9347D" w:rsidRPr="00086DC4" w:rsidRDefault="00D9347D" w:rsidP="00D9347D">
      <w:pPr>
        <w:rPr>
          <w:b/>
        </w:rPr>
      </w:pPr>
    </w:p>
    <w:p w14:paraId="52375312" w14:textId="77777777" w:rsidR="00D9347D" w:rsidRPr="00086DC4" w:rsidRDefault="00D9347D" w:rsidP="00D9347D">
      <w:pPr>
        <w:rPr>
          <w:b/>
        </w:rPr>
      </w:pPr>
    </w:p>
    <w:p w14:paraId="2F7ABCF8" w14:textId="77777777" w:rsidR="00D9347D" w:rsidRPr="00086DC4" w:rsidRDefault="00D9347D" w:rsidP="00D9347D">
      <w:pPr>
        <w:rPr>
          <w:b/>
        </w:rPr>
      </w:pPr>
    </w:p>
    <w:p w14:paraId="12B0515C"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3A93A9E8" wp14:editId="4DE9F290">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42073BCA" w14:textId="77777777" w:rsidR="00C40A66" w:rsidRDefault="00C40A66" w:rsidP="00566448">
                            <w:pPr>
                              <w:jc w:val="center"/>
                              <w:rPr>
                                <w:sz w:val="18"/>
                              </w:rPr>
                            </w:pPr>
                          </w:p>
                          <w:p w14:paraId="2A8D9006" w14:textId="77777777" w:rsidR="00C40A66" w:rsidRPr="00287D01" w:rsidRDefault="00C40A66" w:rsidP="00566448">
                            <w:pPr>
                              <w:rPr>
                                <w:sz w:val="18"/>
                              </w:rPr>
                            </w:pPr>
                            <w:r w:rsidRPr="00287D01">
                              <w:rPr>
                                <w:sz w:val="18"/>
                              </w:rPr>
                              <w:t>Accepté sans réserve à ………………………,  le ………………………</w:t>
                            </w:r>
                          </w:p>
                          <w:p w14:paraId="13DAEF47" w14:textId="77777777" w:rsidR="00C40A66" w:rsidRPr="00287D01" w:rsidRDefault="00C40A66" w:rsidP="00566448">
                            <w:pPr>
                              <w:jc w:val="center"/>
                              <w:rPr>
                                <w:sz w:val="18"/>
                              </w:rPr>
                            </w:pPr>
                          </w:p>
                          <w:p w14:paraId="511A3A01" w14:textId="77777777" w:rsidR="00C40A66" w:rsidRPr="00287D01" w:rsidRDefault="00C40A66" w:rsidP="00566448">
                            <w:pPr>
                              <w:jc w:val="center"/>
                              <w:rPr>
                                <w:i/>
                                <w:sz w:val="18"/>
                              </w:rPr>
                            </w:pPr>
                            <w:r w:rsidRPr="00287D01">
                              <w:rPr>
                                <w:i/>
                                <w:sz w:val="18"/>
                              </w:rPr>
                              <w:t>Cachet de l’entreprise, Nom - Prénom et qualité du signataire</w:t>
                            </w:r>
                          </w:p>
                          <w:p w14:paraId="76300F94" w14:textId="77777777" w:rsidR="00C40A66" w:rsidRPr="00287D01" w:rsidRDefault="00C40A66" w:rsidP="00566448">
                            <w:pPr>
                              <w:jc w:val="center"/>
                            </w:pPr>
                          </w:p>
                          <w:p w14:paraId="2CD28B17"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93A9E8"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" fillcolor="window" strokeweight=".5pt">
                <v:stroke dashstyle="dash"/>
                <v:textbox>
                  <w:txbxContent>
                    <w:p w14:paraId="42073BCA" w14:textId="77777777" w:rsidR="00C40A66" w:rsidRDefault="00C40A66" w:rsidP="00566448">
                      <w:pPr>
                        <w:jc w:val="center"/>
                        <w:rPr>
                          <w:sz w:val="18"/>
                        </w:rPr>
                      </w:pPr>
                    </w:p>
                    <w:p w14:paraId="2A8D9006" w14:textId="77777777" w:rsidR="00C40A66" w:rsidRPr="00287D01" w:rsidRDefault="00C40A66" w:rsidP="00566448">
                      <w:pPr>
                        <w:rPr>
                          <w:sz w:val="18"/>
                        </w:rPr>
                      </w:pPr>
                      <w:r w:rsidRPr="00287D01">
                        <w:rPr>
                          <w:sz w:val="18"/>
                        </w:rPr>
                        <w:t>Accepté sans réserve à ………………………,  le ………………………</w:t>
                      </w:r>
                    </w:p>
                    <w:p w14:paraId="13DAEF47" w14:textId="77777777" w:rsidR="00C40A66" w:rsidRPr="00287D01" w:rsidRDefault="00C40A66" w:rsidP="00566448">
                      <w:pPr>
                        <w:jc w:val="center"/>
                        <w:rPr>
                          <w:sz w:val="18"/>
                        </w:rPr>
                      </w:pPr>
                    </w:p>
                    <w:p w14:paraId="511A3A01" w14:textId="77777777" w:rsidR="00C40A66" w:rsidRPr="00287D01" w:rsidRDefault="00C40A66" w:rsidP="00566448">
                      <w:pPr>
                        <w:jc w:val="center"/>
                        <w:rPr>
                          <w:i/>
                          <w:sz w:val="18"/>
                        </w:rPr>
                      </w:pPr>
                      <w:r w:rsidRPr="00287D01">
                        <w:rPr>
                          <w:i/>
                          <w:sz w:val="18"/>
                        </w:rPr>
                        <w:t>Cachet de l’entreprise, Nom - Prénom et qualité du signataire</w:t>
                      </w:r>
                    </w:p>
                    <w:p w14:paraId="76300F94" w14:textId="77777777" w:rsidR="00C40A66" w:rsidRPr="00287D01" w:rsidRDefault="00C40A66" w:rsidP="00566448">
                      <w:pPr>
                        <w:jc w:val="center"/>
                      </w:pPr>
                    </w:p>
                    <w:p w14:paraId="2CD28B17"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230B4A84" wp14:editId="03367962">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30C61F64" w14:textId="77777777" w:rsidR="00C40A66" w:rsidRDefault="00C40A66" w:rsidP="00D9347D">
                            <w:pPr>
                              <w:jc w:val="center"/>
                              <w:rPr>
                                <w:sz w:val="18"/>
                              </w:rPr>
                            </w:pPr>
                          </w:p>
                          <w:p w14:paraId="3BAF0F21" w14:textId="77777777" w:rsidR="00C40A66" w:rsidRPr="00287D01" w:rsidRDefault="00C40A66" w:rsidP="00D9347D">
                            <w:pPr>
                              <w:jc w:val="center"/>
                              <w:rPr>
                                <w:sz w:val="18"/>
                              </w:rPr>
                            </w:pPr>
                            <w:r w:rsidRPr="00287D01">
                              <w:rPr>
                                <w:sz w:val="18"/>
                              </w:rPr>
                              <w:t>A ………………………, le ………………………</w:t>
                            </w:r>
                          </w:p>
                          <w:p w14:paraId="45E4299F" w14:textId="77777777" w:rsidR="00C40A66" w:rsidRPr="00287D01" w:rsidRDefault="00C40A66" w:rsidP="00D9347D">
                            <w:pPr>
                              <w:jc w:val="center"/>
                              <w:rPr>
                                <w:sz w:val="18"/>
                              </w:rPr>
                            </w:pPr>
                          </w:p>
                          <w:p w14:paraId="5D1DA149" w14:textId="77777777" w:rsidR="00C40A66" w:rsidRPr="00287D01" w:rsidRDefault="00C40A66" w:rsidP="00D9347D">
                            <w:pPr>
                              <w:jc w:val="center"/>
                              <w:rPr>
                                <w:i/>
                                <w:sz w:val="18"/>
                              </w:rPr>
                            </w:pPr>
                            <w:r w:rsidRPr="00287D01">
                              <w:rPr>
                                <w:i/>
                                <w:sz w:val="18"/>
                              </w:rPr>
                              <w:t>Cachet de l’entreprise, Nom - Prénom et qualité du signataire</w:t>
                            </w:r>
                          </w:p>
                          <w:p w14:paraId="54C15645" w14:textId="77777777" w:rsidR="00C40A66" w:rsidRPr="00287D01" w:rsidRDefault="00C40A66" w:rsidP="00D9347D">
                            <w:pPr>
                              <w:jc w:val="center"/>
                            </w:pPr>
                          </w:p>
                          <w:p w14:paraId="18176C5C"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0B4A84"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" fillcolor="window" strokeweight=".5pt">
                <v:stroke dashstyle="dash"/>
                <v:textbox>
                  <w:txbxContent>
                    <w:p w14:paraId="30C61F64" w14:textId="77777777" w:rsidR="00C40A66" w:rsidRDefault="00C40A66" w:rsidP="00D9347D">
                      <w:pPr>
                        <w:jc w:val="center"/>
                        <w:rPr>
                          <w:sz w:val="18"/>
                        </w:rPr>
                      </w:pPr>
                    </w:p>
                    <w:p w14:paraId="3BAF0F21" w14:textId="77777777" w:rsidR="00C40A66" w:rsidRPr="00287D01" w:rsidRDefault="00C40A66" w:rsidP="00D9347D">
                      <w:pPr>
                        <w:jc w:val="center"/>
                        <w:rPr>
                          <w:sz w:val="18"/>
                        </w:rPr>
                      </w:pPr>
                      <w:r w:rsidRPr="00287D01">
                        <w:rPr>
                          <w:sz w:val="18"/>
                        </w:rPr>
                        <w:t>A ………………………, le ………………………</w:t>
                      </w:r>
                    </w:p>
                    <w:p w14:paraId="45E4299F" w14:textId="77777777" w:rsidR="00C40A66" w:rsidRPr="00287D01" w:rsidRDefault="00C40A66" w:rsidP="00D9347D">
                      <w:pPr>
                        <w:jc w:val="center"/>
                        <w:rPr>
                          <w:sz w:val="18"/>
                        </w:rPr>
                      </w:pPr>
                    </w:p>
                    <w:p w14:paraId="5D1DA149" w14:textId="77777777" w:rsidR="00C40A66" w:rsidRPr="00287D01" w:rsidRDefault="00C40A66" w:rsidP="00D9347D">
                      <w:pPr>
                        <w:jc w:val="center"/>
                        <w:rPr>
                          <w:i/>
                          <w:sz w:val="18"/>
                        </w:rPr>
                      </w:pPr>
                      <w:r w:rsidRPr="00287D01">
                        <w:rPr>
                          <w:i/>
                          <w:sz w:val="18"/>
                        </w:rPr>
                        <w:t>Cachet de l’entreprise, Nom - Prénom et qualité du signataire</w:t>
                      </w:r>
                    </w:p>
                    <w:p w14:paraId="54C15645" w14:textId="77777777" w:rsidR="00C40A66" w:rsidRPr="00287D01" w:rsidRDefault="00C40A66" w:rsidP="00D9347D">
                      <w:pPr>
                        <w:jc w:val="center"/>
                      </w:pPr>
                    </w:p>
                    <w:p w14:paraId="18176C5C" w14:textId="77777777" w:rsidR="00C40A66" w:rsidRDefault="00C40A66" w:rsidP="00D9347D">
                      <w:pPr>
                        <w:jc w:val="center"/>
                      </w:pPr>
                    </w:p>
                  </w:txbxContent>
                </v:textbox>
                <w10:wrap anchorx="margin"/>
              </v:shape>
            </w:pict>
          </mc:Fallback>
        </mc:AlternateContent>
      </w:r>
    </w:p>
    <w:p w14:paraId="112DF30B" w14:textId="77777777" w:rsidR="00D9347D" w:rsidRPr="00086DC4" w:rsidRDefault="00D9347D" w:rsidP="00D9347D">
      <w:pPr>
        <w:rPr>
          <w:b/>
        </w:rPr>
      </w:pPr>
    </w:p>
    <w:p w14:paraId="2AD19E73" w14:textId="77777777" w:rsidR="00D9347D" w:rsidRPr="00086DC4" w:rsidRDefault="00D9347D" w:rsidP="00D9347D">
      <w:pPr>
        <w:rPr>
          <w:b/>
        </w:rPr>
      </w:pPr>
    </w:p>
    <w:p w14:paraId="46B8771F" w14:textId="77777777" w:rsidR="00D9347D" w:rsidRPr="00086DC4" w:rsidRDefault="00D9347D" w:rsidP="00D9347D">
      <w:pPr>
        <w:rPr>
          <w:b/>
        </w:rPr>
      </w:pPr>
    </w:p>
    <w:p w14:paraId="2DBEB5D5" w14:textId="77777777" w:rsidR="00D9347D" w:rsidRPr="00086DC4" w:rsidRDefault="00D9347D" w:rsidP="00D9347D">
      <w:pPr>
        <w:rPr>
          <w:b/>
        </w:rPr>
      </w:pPr>
    </w:p>
    <w:p w14:paraId="0852707E" w14:textId="77777777" w:rsidR="00D9347D" w:rsidRPr="00086DC4" w:rsidRDefault="00D9347D" w:rsidP="00D9347D">
      <w:pPr>
        <w:rPr>
          <w:b/>
        </w:rPr>
      </w:pPr>
    </w:p>
    <w:p w14:paraId="5DB24985" w14:textId="77777777" w:rsidR="00D9347D" w:rsidRPr="00086DC4" w:rsidRDefault="00D9347D" w:rsidP="00D9347D">
      <w:pPr>
        <w:rPr>
          <w:b/>
        </w:rPr>
      </w:pPr>
    </w:p>
    <w:p w14:paraId="1BBB528E" w14:textId="77777777" w:rsidR="00D9347D" w:rsidRPr="00086DC4" w:rsidRDefault="00D9347D" w:rsidP="00D9347D">
      <w:pPr>
        <w:rPr>
          <w:b/>
        </w:rPr>
      </w:pPr>
    </w:p>
    <w:p w14:paraId="7C5ABFE3" w14:textId="77777777" w:rsidR="00D9347D" w:rsidRPr="00086DC4" w:rsidRDefault="00D9347D" w:rsidP="00D9347D">
      <w:pPr>
        <w:rPr>
          <w:b/>
        </w:rPr>
      </w:pPr>
    </w:p>
    <w:p w14:paraId="40807168" w14:textId="77777777" w:rsidR="00D9347D" w:rsidRPr="00086DC4" w:rsidRDefault="00D9347D" w:rsidP="00D9347D">
      <w:pPr>
        <w:rPr>
          <w:b/>
        </w:rPr>
      </w:pPr>
    </w:p>
    <w:p w14:paraId="1A8B8C0F" w14:textId="77777777" w:rsidR="00D9347D" w:rsidRPr="00086DC4" w:rsidRDefault="00D9347D" w:rsidP="00D9347D">
      <w:pPr>
        <w:rPr>
          <w:b/>
        </w:rPr>
      </w:pPr>
    </w:p>
    <w:p w14:paraId="7688D6CA" w14:textId="77777777" w:rsidR="00D9347D" w:rsidRPr="00086DC4" w:rsidRDefault="00D9347D" w:rsidP="00D9347D">
      <w:pPr>
        <w:rPr>
          <w:b/>
        </w:rPr>
      </w:pPr>
    </w:p>
    <w:p w14:paraId="7AA4FE30" w14:textId="77777777" w:rsidR="00D9347D" w:rsidRPr="00086DC4" w:rsidRDefault="00D9347D" w:rsidP="00D9347D">
      <w:pPr>
        <w:rPr>
          <w:b/>
        </w:rPr>
      </w:pPr>
    </w:p>
    <w:p w14:paraId="26B86C8D" w14:textId="77777777" w:rsidR="00D9347D" w:rsidRPr="00086DC4" w:rsidRDefault="00D9347D" w:rsidP="00EF7441">
      <w:pPr>
        <w:rPr>
          <w:b/>
        </w:rPr>
      </w:pPr>
    </w:p>
    <w:p w14:paraId="0C293378" w14:textId="77777777" w:rsidR="00127914" w:rsidRPr="00086DC4" w:rsidRDefault="00127914" w:rsidP="00EF7441">
      <w:pPr>
        <w:rPr>
          <w:b/>
        </w:rPr>
      </w:pPr>
    </w:p>
    <w:p w14:paraId="23A838B2" w14:textId="77777777" w:rsidR="00127914" w:rsidRPr="00086DC4" w:rsidRDefault="00127914" w:rsidP="00EF7441">
      <w:pPr>
        <w:rPr>
          <w:b/>
        </w:rPr>
      </w:pPr>
    </w:p>
    <w:p w14:paraId="0793BDB0" w14:textId="77777777" w:rsidR="00127914" w:rsidRPr="00086DC4" w:rsidRDefault="00127914" w:rsidP="00EF7441">
      <w:pPr>
        <w:rPr>
          <w:b/>
        </w:rPr>
      </w:pPr>
    </w:p>
    <w:p w14:paraId="49E0C52E" w14:textId="77777777" w:rsidR="00127914" w:rsidRPr="00086DC4" w:rsidRDefault="00127914" w:rsidP="00EF7441">
      <w:pPr>
        <w:rPr>
          <w:b/>
        </w:rPr>
      </w:pPr>
    </w:p>
    <w:p w14:paraId="4EF9510C" w14:textId="77777777" w:rsidR="00127914" w:rsidRPr="00086DC4" w:rsidRDefault="00127914" w:rsidP="00EF7441">
      <w:pPr>
        <w:rPr>
          <w:b/>
        </w:rPr>
      </w:pPr>
    </w:p>
    <w:p w14:paraId="4DA7234F" w14:textId="77777777" w:rsidR="00127914" w:rsidRPr="00086DC4" w:rsidRDefault="00127914" w:rsidP="00EF7441">
      <w:pPr>
        <w:rPr>
          <w:b/>
        </w:rPr>
      </w:pPr>
    </w:p>
    <w:p w14:paraId="20026165" w14:textId="77777777" w:rsidR="00127914" w:rsidRPr="00086DC4" w:rsidRDefault="00127914" w:rsidP="00EF7441">
      <w:pPr>
        <w:rPr>
          <w:b/>
        </w:rPr>
      </w:pPr>
    </w:p>
    <w:p w14:paraId="165F356A" w14:textId="77777777" w:rsidR="00127914" w:rsidRPr="00086DC4" w:rsidRDefault="00127914" w:rsidP="00EF7441">
      <w:pPr>
        <w:rPr>
          <w:b/>
        </w:rPr>
      </w:pPr>
    </w:p>
    <w:p w14:paraId="5D90CF31"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163BB80F" w14:textId="77777777" w:rsidTr="00566448">
        <w:trPr>
          <w:trHeight w:val="479"/>
        </w:trPr>
        <w:tc>
          <w:tcPr>
            <w:tcW w:w="3369" w:type="dxa"/>
          </w:tcPr>
          <w:p w14:paraId="176960AC" w14:textId="77777777" w:rsidR="000B6FF8" w:rsidRPr="00086DC4" w:rsidRDefault="000B6FF8" w:rsidP="00EF7441"/>
        </w:tc>
        <w:tc>
          <w:tcPr>
            <w:tcW w:w="3118" w:type="dxa"/>
            <w:vAlign w:val="center"/>
          </w:tcPr>
          <w:p w14:paraId="40AE601B"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7CA9B96E"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0C10DE1C" w14:textId="77777777" w:rsidR="000B6FF8" w:rsidRPr="00086DC4" w:rsidRDefault="000B6FF8">
          <w:pPr>
            <w:pStyle w:val="En-ttedetabledesmatires"/>
            <w:rPr>
              <w:sz w:val="6"/>
              <w:szCs w:val="6"/>
            </w:rPr>
          </w:pPr>
        </w:p>
        <w:p w14:paraId="7E2596A9"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0311BDF8"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5AB18E36"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68A99385"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4C8D475B"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62F7596E" w14:textId="77777777" w:rsidR="00516008" w:rsidRDefault="00B22922">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462EB5F7"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090798E1" w14:textId="77777777" w:rsidR="00516008" w:rsidRDefault="00B22922">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0380A28B" w14:textId="77777777" w:rsidR="00516008" w:rsidRDefault="00B22922">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78E867D0" w14:textId="77777777" w:rsidR="00516008" w:rsidRDefault="00B22922">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06E3950C" w14:textId="77777777" w:rsidR="00516008" w:rsidRDefault="00B22922">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63D991D9"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2CBD1D48"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6E1918C3"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3D7E73A"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1CCE759D"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3782BDD6"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2DB97E41"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402D5057"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256FF372"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52DB2E16"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3D83DB62" w14:textId="77777777" w:rsidR="00516008" w:rsidRDefault="00B22922">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06840CD5" w14:textId="77777777" w:rsidR="00516008" w:rsidRDefault="00B22922">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12ECECC5" w14:textId="77777777" w:rsidR="00516008" w:rsidRDefault="00B22922">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26440D8C" w14:textId="77777777" w:rsidR="00516008" w:rsidRDefault="00B22922">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1BC86E62" w14:textId="77777777" w:rsidR="00516008" w:rsidRDefault="00B22922">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733F53C1" w14:textId="77777777" w:rsidR="00516008" w:rsidRDefault="00B22922">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5F7D0F1E" w14:textId="77777777" w:rsidR="00516008" w:rsidRDefault="00B22922">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5BB9E36A" w14:textId="77777777" w:rsidR="00516008" w:rsidRDefault="00B22922">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05563A78" w14:textId="77777777" w:rsidR="00516008" w:rsidRDefault="00B22922">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580DC2B7"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22F3DE5E" w14:textId="77777777" w:rsidR="00516008" w:rsidRDefault="00B22922">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00A6879B" w14:textId="77777777" w:rsidR="00516008" w:rsidRDefault="00B22922">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0FACF56A" w14:textId="77777777" w:rsidR="00614C47" w:rsidRPr="00086DC4" w:rsidRDefault="000B6FF8" w:rsidP="00EF7441">
          <w:r w:rsidRPr="00086DC4">
            <w:rPr>
              <w:b/>
              <w:bCs/>
            </w:rPr>
            <w:fldChar w:fldCharType="end"/>
          </w:r>
        </w:p>
      </w:sdtContent>
    </w:sdt>
    <w:p w14:paraId="794FAE82" w14:textId="77777777" w:rsidR="0012208D" w:rsidRDefault="0012208D">
      <w:pPr>
        <w:spacing w:after="200" w:line="276" w:lineRule="auto"/>
        <w:jc w:val="left"/>
      </w:pPr>
      <w:bookmarkStart w:id="0" w:name="_Toc157587039"/>
      <w:r>
        <w:br w:type="page"/>
      </w:r>
    </w:p>
    <w:p w14:paraId="00E6B61E" w14:textId="77777777" w:rsidR="000A3363" w:rsidRPr="00086DC4" w:rsidRDefault="000A3363" w:rsidP="000A3363">
      <w:pPr>
        <w:pStyle w:val="Titre1"/>
      </w:pPr>
      <w:r w:rsidRPr="00086DC4">
        <w:t>Définitions</w:t>
      </w:r>
      <w:bookmarkEnd w:id="0"/>
    </w:p>
    <w:p w14:paraId="2DE54297" w14:textId="77777777" w:rsidR="00614C47" w:rsidRPr="00086DC4" w:rsidRDefault="00614C47" w:rsidP="00614C47">
      <w:r w:rsidRPr="00086DC4">
        <w:t>Au sens de la présente Charte, les expressions et/ou mots ci-dessous auront la définition suivante :</w:t>
      </w:r>
    </w:p>
    <w:p w14:paraId="4F385C58" w14:textId="77777777" w:rsidR="00614C47" w:rsidRPr="00086DC4" w:rsidRDefault="00614C47" w:rsidP="00614C47"/>
    <w:p w14:paraId="403B77DE"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4472645A" w14:textId="77777777" w:rsidR="00614C47" w:rsidRPr="00086DC4" w:rsidRDefault="00614C47" w:rsidP="00614C47"/>
    <w:p w14:paraId="7380AF54"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de Numih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2AD3132B"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7E931097"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w:t>
      </w:r>
      <w:proofErr w:type="spellStart"/>
      <w:r w:rsidRPr="00086DC4">
        <w:rPr>
          <w:rFonts w:eastAsiaTheme="minorHAnsi" w:cstheme="minorBidi"/>
          <w:b/>
          <w:i/>
        </w:rPr>
        <w:t>DonnéesSanté</w:t>
      </w:r>
      <w:proofErr w:type="spellEnd"/>
      <w:r w:rsidRPr="00086DC4">
        <w:rPr>
          <w:rFonts w:eastAsiaTheme="minorHAnsi" w:cstheme="minorBidi"/>
          <w:b/>
          <w:i/>
        </w:rPr>
        <w:t> » :</w:t>
      </w:r>
      <w:r w:rsidRPr="00086DC4">
        <w:rPr>
          <w:rFonts w:eastAsiaTheme="minorHAnsi" w:cstheme="minorBidi"/>
        </w:rPr>
        <w:t xml:space="preserve"> système d’information </w:t>
      </w:r>
      <w:r w:rsidR="000B3819">
        <w:rPr>
          <w:rFonts w:eastAsiaTheme="minorHAnsi" w:cstheme="minorBidi"/>
        </w:rPr>
        <w:t>de Numih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6AF064FE"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235F5318"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de Numih France</w:t>
      </w:r>
      <w:r w:rsidRPr="00086DC4">
        <w:rPr>
          <w:rFonts w:eastAsiaTheme="minorHAnsi" w:cstheme="minorBidi"/>
        </w:rPr>
        <w:t>.</w:t>
      </w:r>
    </w:p>
    <w:p w14:paraId="1B038C13" w14:textId="77777777" w:rsidR="00614C47" w:rsidRPr="00086DC4" w:rsidRDefault="00614C47" w:rsidP="00614C47"/>
    <w:p w14:paraId="72216BE6"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r w:rsidR="000B3819">
        <w:t>Numih France</w:t>
      </w:r>
      <w:r w:rsidRPr="00086DC4">
        <w:t>.</w:t>
      </w:r>
    </w:p>
    <w:p w14:paraId="07353CD6" w14:textId="77777777" w:rsidR="00614C47" w:rsidRPr="00086DC4" w:rsidRDefault="00614C47" w:rsidP="00614C47">
      <w:pPr>
        <w:pStyle w:val="Titre1"/>
      </w:pPr>
      <w:bookmarkStart w:id="1" w:name="_Toc157587040"/>
      <w:r w:rsidRPr="00086DC4">
        <w:t>Objet de la charte</w:t>
      </w:r>
      <w:bookmarkEnd w:id="1"/>
    </w:p>
    <w:p w14:paraId="206B8EF9" w14:textId="77777777" w:rsidR="007234C9" w:rsidRPr="00086DC4" w:rsidRDefault="007234C9" w:rsidP="007234C9">
      <w:r w:rsidRPr="00086DC4">
        <w:t xml:space="preserve">La présente charte énonce les exigences </w:t>
      </w:r>
      <w:r w:rsidR="000B3819">
        <w:t>de Numih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de Numih France</w:t>
      </w:r>
      <w:r w:rsidRPr="00086DC4">
        <w:t xml:space="preserve"> (ci-après « le SI »).</w:t>
      </w:r>
    </w:p>
    <w:p w14:paraId="5958A6E5" w14:textId="77777777" w:rsidR="007234C9" w:rsidRPr="00086DC4" w:rsidRDefault="007234C9" w:rsidP="007234C9"/>
    <w:p w14:paraId="39078120"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de Numih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de Numih France</w:t>
      </w:r>
      <w:r w:rsidRPr="00086DC4">
        <w:t xml:space="preserve"> (PSSI).</w:t>
      </w:r>
    </w:p>
    <w:p w14:paraId="6FF16B9C" w14:textId="77777777" w:rsidR="007234C9" w:rsidRPr="00086DC4" w:rsidRDefault="007234C9" w:rsidP="007234C9"/>
    <w:p w14:paraId="1BBA2859"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à Numih France</w:t>
      </w:r>
      <w:r w:rsidRPr="00086DC4">
        <w:t>, étant entendu que l</w:t>
      </w:r>
      <w:r w:rsidR="005658F6" w:rsidRPr="00086DC4">
        <w:t>a</w:t>
      </w:r>
      <w:r w:rsidRPr="00086DC4">
        <w:t xml:space="preserve"> charge de la preuve lui incombe. </w:t>
      </w:r>
      <w:r w:rsidR="000B3819">
        <w:t>Numih France</w:t>
      </w:r>
      <w:r w:rsidRPr="00086DC4">
        <w:t xml:space="preserve"> se réserve néanmoins le droit de procéder à toute vérification qui lui paraît utile pour constater le respect de ses obligations.</w:t>
      </w:r>
    </w:p>
    <w:p w14:paraId="4FAAAEBB" w14:textId="77777777" w:rsidR="00BC0DEE" w:rsidRPr="00086DC4" w:rsidRDefault="00BC0DEE" w:rsidP="007234C9"/>
    <w:p w14:paraId="61FE11F3" w14:textId="77777777" w:rsidR="00BC0DEE" w:rsidRPr="00086DC4" w:rsidRDefault="00BC0DEE" w:rsidP="007234C9">
      <w:r w:rsidRPr="00086DC4">
        <w:t>Un Plan d’Assurance Sécurité (PAS) sera exigé pour certaines prestations.</w:t>
      </w:r>
    </w:p>
    <w:p w14:paraId="6B038532" w14:textId="77777777" w:rsidR="00BC0DEE" w:rsidRPr="00086DC4" w:rsidRDefault="00BC0DEE" w:rsidP="007234C9"/>
    <w:p w14:paraId="0119BAEA"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53245E46" w14:textId="77777777" w:rsidR="007234C9" w:rsidRPr="00086DC4" w:rsidRDefault="007234C9" w:rsidP="007234C9">
      <w:pPr>
        <w:pStyle w:val="Titre1"/>
      </w:pPr>
      <w:bookmarkStart w:id="2" w:name="_Toc157587041"/>
      <w:r w:rsidRPr="00086DC4">
        <w:t>Domaine d’application – Périmètre</w:t>
      </w:r>
      <w:bookmarkEnd w:id="2"/>
    </w:p>
    <w:p w14:paraId="35419745" w14:textId="77777777" w:rsidR="007234C9" w:rsidRPr="00086DC4" w:rsidRDefault="007234C9" w:rsidP="007234C9">
      <w:r w:rsidRPr="00086DC4">
        <w:t xml:space="preserve">La présente charte s’applique à tous les marchés conclus par </w:t>
      </w:r>
      <w:r w:rsidR="000B3819">
        <w:t>Numih France</w:t>
      </w:r>
      <w:r w:rsidRPr="00086DC4">
        <w:t xml:space="preserve"> dès lors que le Titulaire doit avoir accès à tout ou partie du SI </w:t>
      </w:r>
      <w:r w:rsidR="000B3819">
        <w:t>de Numih France</w:t>
      </w:r>
      <w:r w:rsidRPr="00086DC4">
        <w:t>. Le présent document est un document contractuel auquel le Titulaire ne peut se soustraire</w:t>
      </w:r>
      <w:r w:rsidR="00614C47" w:rsidRPr="00086DC4">
        <w:t>.</w:t>
      </w:r>
    </w:p>
    <w:p w14:paraId="30551054" w14:textId="77777777" w:rsidR="00614C47" w:rsidRPr="00086DC4" w:rsidRDefault="00614C47" w:rsidP="007234C9"/>
    <w:p w14:paraId="4A602D53" w14:textId="77777777" w:rsidR="00614C47" w:rsidRPr="00086DC4" w:rsidRDefault="00614C47" w:rsidP="007234C9">
      <w:r w:rsidRPr="00086DC4">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66B79594" w14:textId="77777777" w:rsidR="00614C47" w:rsidRPr="00086DC4" w:rsidRDefault="00614C47" w:rsidP="007234C9"/>
    <w:p w14:paraId="2BF23319"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059F01E1" w14:textId="77777777" w:rsidR="000B6FF8" w:rsidRPr="00086DC4" w:rsidRDefault="000B6FF8" w:rsidP="000B6FF8">
      <w:pPr>
        <w:pStyle w:val="Titre1"/>
      </w:pPr>
      <w:bookmarkStart w:id="3" w:name="_Toc157587042"/>
      <w:r w:rsidRPr="00086DC4">
        <w:t>Documents de référence</w:t>
      </w:r>
      <w:bookmarkEnd w:id="3"/>
    </w:p>
    <w:p w14:paraId="4017C644"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6B1DFB03"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783399E6" w14:textId="77777777" w:rsidR="000514ED" w:rsidRPr="00086DC4" w:rsidRDefault="000514ED" w:rsidP="000514ED">
      <w:pPr>
        <w:pStyle w:val="Paragraphedeliste"/>
        <w:numPr>
          <w:ilvl w:val="0"/>
          <w:numId w:val="1"/>
        </w:numPr>
      </w:pPr>
      <w:r w:rsidRPr="00086DC4">
        <w:t>Les bonnes pratiques recommandées par l’ANSSI ;</w:t>
      </w:r>
    </w:p>
    <w:p w14:paraId="6EA3F77A"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2359E4F4"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r w:rsidRPr="00086DC4">
        <w:t>NOR: ECOP1825228A)</w:t>
      </w:r>
      <w:r w:rsidR="000514ED" w:rsidRPr="00086DC4">
        <w:t>.</w:t>
      </w:r>
    </w:p>
    <w:p w14:paraId="4AB13231" w14:textId="77777777" w:rsidR="000514ED" w:rsidRPr="00086DC4" w:rsidRDefault="000514ED" w:rsidP="000514ED"/>
    <w:p w14:paraId="0ADF5B92" w14:textId="77777777" w:rsidR="000514ED" w:rsidRPr="00086DC4" w:rsidRDefault="000514ED" w:rsidP="000514ED">
      <w:r w:rsidRPr="00086DC4">
        <w:t>Le Titulaire prend en compte les référentiels et normes listés ci-avant dans le cadre de son intervention.</w:t>
      </w:r>
    </w:p>
    <w:p w14:paraId="35C89461" w14:textId="77777777" w:rsidR="00AC20CA" w:rsidRPr="00086DC4" w:rsidRDefault="00AC20CA" w:rsidP="00AC20CA">
      <w:pPr>
        <w:pStyle w:val="Titre1"/>
      </w:pPr>
      <w:bookmarkStart w:id="4" w:name="_Toc157587043"/>
      <w:r w:rsidRPr="00086DC4">
        <w:t>Règlementation en vigueur</w:t>
      </w:r>
      <w:bookmarkEnd w:id="4"/>
    </w:p>
    <w:p w14:paraId="6AF12ABF"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4101D59A" w14:textId="77777777" w:rsidR="00AC20CA" w:rsidRPr="00086DC4" w:rsidRDefault="006B7ACD" w:rsidP="000B3819">
      <w:pPr>
        <w:pStyle w:val="Paragraphedeliste"/>
        <w:numPr>
          <w:ilvl w:val="0"/>
          <w:numId w:val="3"/>
        </w:numPr>
      </w:pPr>
      <w:r w:rsidRPr="00086DC4">
        <w:t>la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pro</w:t>
      </w:r>
      <w:r w:rsidR="00327F9F" w:rsidRPr="00086DC4">
        <w:t>-</w:t>
      </w:r>
      <w:r w:rsidRPr="00086DC4">
        <w:t>activement les traitements de données personnelles ou sensibles et aident à la réalisation d’analyses d’impact relative à la protection des données et à la consultation préalable des autorités de contrôle</w:t>
      </w:r>
      <w:r w:rsidR="00AC20CA" w:rsidRPr="00086DC4">
        <w:t>;</w:t>
      </w:r>
    </w:p>
    <w:p w14:paraId="7E6C444A" w14:textId="77777777" w:rsidR="00AC20CA" w:rsidRPr="00086DC4" w:rsidRDefault="00AC20CA" w:rsidP="000B3819">
      <w:pPr>
        <w:pStyle w:val="Paragraphedeliste"/>
        <w:numPr>
          <w:ilvl w:val="0"/>
          <w:numId w:val="3"/>
        </w:numPr>
      </w:pPr>
      <w:r w:rsidRPr="00086DC4">
        <w:t>les dispositions du code pénal relatives à la fraude informatique (articles 323-1à 323-7 du Code pénal);</w:t>
      </w:r>
    </w:p>
    <w:p w14:paraId="1A84D8CD" w14:textId="77777777" w:rsidR="00AC20CA" w:rsidRPr="00086DC4" w:rsidRDefault="00AC20CA" w:rsidP="000B3819">
      <w:pPr>
        <w:pStyle w:val="Paragraphedeliste"/>
        <w:numPr>
          <w:ilvl w:val="0"/>
          <w:numId w:val="3"/>
        </w:numPr>
      </w:pPr>
      <w:r w:rsidRPr="00086DC4">
        <w:t>les dispositions du code civil relatives aux atteintes aux droits de la personne (notamment atteintes à l’intimité de la vie privée et au droit à l’image) ;</w:t>
      </w:r>
    </w:p>
    <w:p w14:paraId="757DE525" w14:textId="77777777" w:rsidR="00AC20CA" w:rsidRPr="00086DC4" w:rsidRDefault="00AC20CA" w:rsidP="000B3819">
      <w:pPr>
        <w:pStyle w:val="Paragraphedeliste"/>
        <w:numPr>
          <w:ilvl w:val="0"/>
          <w:numId w:val="3"/>
        </w:numPr>
      </w:pPr>
      <w:r w:rsidRPr="00086DC4">
        <w:t>les dispositions du code pénal relatives aux atteintes aux droits de la personne (notamment, atteintes à la vie privée, au secret des correspondances privées, atteintes au secret professionnel et atteintes résultant de fichiers ou de traitements informatiques) ;</w:t>
      </w:r>
    </w:p>
    <w:p w14:paraId="79CCB0E0"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de la propriété intellectuelle relatives au droit d’auteur (les logiciels, toutes les œuvres </w:t>
      </w:r>
      <w:r w:rsidR="000B3819">
        <w:t>de Numih France</w:t>
      </w:r>
      <w:r w:rsidRPr="00086DC4">
        <w:t xml:space="preserve"> quelles que soient leurs natures, les bases de données), aux brevets, aux marques et aux dessins et modèles ;</w:t>
      </w:r>
    </w:p>
    <w:p w14:paraId="3CAA8C11" w14:textId="77777777" w:rsidR="00AC20CA" w:rsidRPr="00086DC4" w:rsidRDefault="00AC20CA" w:rsidP="000B3819">
      <w:pPr>
        <w:pStyle w:val="Paragraphedeliste"/>
        <w:numPr>
          <w:ilvl w:val="0"/>
          <w:numId w:val="3"/>
        </w:numPr>
      </w:pPr>
      <w:r w:rsidRPr="00086DC4">
        <w:t>les dispositions relatives au Référentiel Général de Sécurité ;</w:t>
      </w:r>
    </w:p>
    <w:p w14:paraId="75CC4A67" w14:textId="77777777" w:rsidR="00AC20CA" w:rsidRPr="00086DC4" w:rsidRDefault="00AC20CA" w:rsidP="000B3819">
      <w:pPr>
        <w:pStyle w:val="Paragraphedeliste"/>
        <w:numPr>
          <w:ilvl w:val="0"/>
          <w:numId w:val="3"/>
        </w:numPr>
      </w:pPr>
      <w:proofErr w:type="gramStart"/>
      <w:r w:rsidRPr="00086DC4">
        <w:t>la</w:t>
      </w:r>
      <w:proofErr w:type="gramEnd"/>
      <w:r w:rsidRPr="00086DC4">
        <w:t xml:space="preserve"> Politique de Sécurité  des Systèmes d’Information de l’Etat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394F56A4" w14:textId="77777777" w:rsidR="00AC20CA" w:rsidRPr="00086DC4" w:rsidRDefault="00AC20CA" w:rsidP="000B3819">
      <w:pPr>
        <w:pStyle w:val="Paragraphedeliste"/>
        <w:numPr>
          <w:ilvl w:val="0"/>
          <w:numId w:val="3"/>
        </w:numPr>
      </w:pPr>
      <w:r w:rsidRPr="00086DC4">
        <w:t xml:space="preserve">le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33BBA9EB" w14:textId="77777777" w:rsidR="00AC20CA" w:rsidRPr="00086DC4" w:rsidRDefault="00AC20CA" w:rsidP="000B3819">
      <w:pPr>
        <w:pStyle w:val="Paragraphedeliste"/>
        <w:numPr>
          <w:ilvl w:val="0"/>
          <w:numId w:val="3"/>
        </w:numPr>
      </w:pPr>
      <w:r w:rsidRPr="00086DC4">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41727C21" w14:textId="77777777" w:rsidR="00AC20CA" w:rsidRPr="00086DC4" w:rsidRDefault="00AC20CA" w:rsidP="000514ED"/>
    <w:p w14:paraId="6010DD12"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de Numih France</w:t>
      </w:r>
      <w:r w:rsidRPr="00086DC4">
        <w:t>, le Titulaire devra justifier sans délai la mise en conformité avec la nouvelle règlementation.</w:t>
      </w:r>
    </w:p>
    <w:p w14:paraId="01FDE8A4" w14:textId="77777777" w:rsidR="00EC1A0A" w:rsidRPr="00086DC4" w:rsidRDefault="00EC1A0A" w:rsidP="000514ED"/>
    <w:p w14:paraId="04D27AAD" w14:textId="77777777" w:rsidR="00AC20CA" w:rsidRPr="00086DC4" w:rsidRDefault="00AC20CA" w:rsidP="000514ED"/>
    <w:p w14:paraId="19B900F0"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6965C999" w14:textId="77777777" w:rsidR="00BC0DEE" w:rsidRPr="00086DC4" w:rsidRDefault="00BC0DEE">
      <w:pPr>
        <w:pStyle w:val="Titre2"/>
      </w:pPr>
      <w:r w:rsidRPr="00086DC4">
        <w:t xml:space="preserve"> </w:t>
      </w:r>
      <w:bookmarkStart w:id="6" w:name="_Toc157587045"/>
      <w:r w:rsidRPr="00086DC4">
        <w:t>Dispositions générales</w:t>
      </w:r>
      <w:bookmarkEnd w:id="6"/>
    </w:p>
    <w:p w14:paraId="00F3DC0C"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264D71E8"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de Numih France</w:t>
      </w:r>
      <w:r w:rsidRPr="00086DC4">
        <w:t>.</w:t>
      </w:r>
    </w:p>
    <w:p w14:paraId="041797F2" w14:textId="77777777" w:rsidR="00EC1A0A" w:rsidRPr="00086DC4" w:rsidRDefault="00EC1A0A" w:rsidP="000514ED"/>
    <w:p w14:paraId="182CC28C" w14:textId="77777777" w:rsidR="00EC1A0A" w:rsidRPr="00086DC4" w:rsidRDefault="00EC1A0A" w:rsidP="000514ED">
      <w:r w:rsidRPr="00086DC4">
        <w:t>En particulier, le Titulaire :</w:t>
      </w:r>
    </w:p>
    <w:p w14:paraId="0830235B" w14:textId="77777777" w:rsidR="00EC1A0A" w:rsidRPr="00086DC4" w:rsidRDefault="005F5DA7" w:rsidP="00EC1A0A">
      <w:pPr>
        <w:pStyle w:val="Paragraphedeliste"/>
        <w:numPr>
          <w:ilvl w:val="0"/>
          <w:numId w:val="2"/>
        </w:numPr>
      </w:pPr>
      <w:r w:rsidRPr="00086DC4">
        <w:t>a</w:t>
      </w:r>
      <w:r w:rsidR="00EC1A0A" w:rsidRPr="00086DC4">
        <w:t xml:space="preserve"> interdiction de détourner à des fins personnelles et/ou commerciales tous les moyens mis à sa disposition ;</w:t>
      </w:r>
    </w:p>
    <w:p w14:paraId="39C91584"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appliquer toutes les recommandations de sécurité précisées par </w:t>
      </w:r>
      <w:r w:rsidR="000B3819">
        <w:t>Numih France</w:t>
      </w:r>
      <w:r w:rsidR="00EC1A0A" w:rsidRPr="00086DC4">
        <w:t> ;</w:t>
      </w:r>
    </w:p>
    <w:p w14:paraId="724B34AA" w14:textId="77777777" w:rsidR="00EC1A0A" w:rsidRPr="00086DC4" w:rsidRDefault="005F5DA7" w:rsidP="00EC1A0A">
      <w:pPr>
        <w:pStyle w:val="Paragraphedeliste"/>
        <w:numPr>
          <w:ilvl w:val="0"/>
          <w:numId w:val="2"/>
        </w:numPr>
      </w:pPr>
      <w:r w:rsidRPr="00086DC4">
        <w:t>d</w:t>
      </w:r>
      <w:r w:rsidR="00EC1A0A" w:rsidRPr="00086DC4">
        <w:t>oit intervenir dans un strict souci de garantir la protection des données auxquelles il a accès ;</w:t>
      </w:r>
    </w:p>
    <w:p w14:paraId="4A305FD5"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suivre toutes les règles et contraintes applicables </w:t>
      </w:r>
      <w:r w:rsidR="000B3819">
        <w:t>à Numih France</w:t>
      </w:r>
      <w:r w:rsidR="00EC1A0A" w:rsidRPr="00086DC4">
        <w:t xml:space="preserve"> en matière d’installation de logiciels ;</w:t>
      </w:r>
    </w:p>
    <w:p w14:paraId="3CD954CE" w14:textId="77777777" w:rsidR="00EC1A0A" w:rsidRPr="00086DC4" w:rsidRDefault="005F5DA7" w:rsidP="00EC1A0A">
      <w:pPr>
        <w:pStyle w:val="Paragraphedeliste"/>
        <w:numPr>
          <w:ilvl w:val="0"/>
          <w:numId w:val="2"/>
        </w:numPr>
      </w:pPr>
      <w:r w:rsidRPr="00086DC4">
        <w:t>s</w:t>
      </w:r>
      <w:r w:rsidR="00EC1A0A" w:rsidRPr="00086DC4">
        <w:t>’engage à ne pas mettre à la disposition d’utilisateurs non autorisés un accès aux systèmes ou réseaux à travers de matériels dont il a l’usage ;</w:t>
      </w:r>
    </w:p>
    <w:p w14:paraId="78974849" w14:textId="77777777" w:rsidR="00EC1A0A" w:rsidRPr="00086DC4" w:rsidRDefault="005F5DA7" w:rsidP="00EC1A0A">
      <w:pPr>
        <w:pStyle w:val="Paragraphedeliste"/>
        <w:numPr>
          <w:ilvl w:val="0"/>
          <w:numId w:val="2"/>
        </w:numPr>
      </w:pPr>
      <w:r w:rsidRPr="00086DC4">
        <w:t>n</w:t>
      </w:r>
      <w:r w:rsidR="00EC1A0A" w:rsidRPr="00086DC4">
        <w:t>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5EBD1679" w14:textId="77777777" w:rsidR="005F5DA7" w:rsidRPr="00086DC4" w:rsidRDefault="005F5DA7" w:rsidP="00EC1A0A">
      <w:pPr>
        <w:pStyle w:val="Paragraphedeliste"/>
        <w:numPr>
          <w:ilvl w:val="0"/>
          <w:numId w:val="2"/>
        </w:numPr>
      </w:pPr>
      <w:proofErr w:type="gramStart"/>
      <w:r w:rsidRPr="00086DC4">
        <w:t>ne</w:t>
      </w:r>
      <w:proofErr w:type="gramEnd"/>
      <w:r w:rsidRPr="00086DC4">
        <w:t xml:space="preserve"> doit pas transmettre sur le réseau vers l’extérieur </w:t>
      </w:r>
      <w:r w:rsidR="000B3819">
        <w:t>de Numih France</w:t>
      </w:r>
      <w:r w:rsidRPr="00086DC4">
        <w:t xml:space="preserve"> des informations nominatives non protégées.</w:t>
      </w:r>
    </w:p>
    <w:p w14:paraId="171406D6" w14:textId="77777777" w:rsidR="00886D13" w:rsidRPr="00086DC4" w:rsidRDefault="00886D13" w:rsidP="004A5F99"/>
    <w:p w14:paraId="76570247" w14:textId="77777777" w:rsidR="004A5F99" w:rsidRPr="00086DC4" w:rsidRDefault="004A5F99" w:rsidP="004A5F99">
      <w:r w:rsidRPr="00086DC4">
        <w:t>Au titre du marché, le personnel du Titulaire :</w:t>
      </w:r>
    </w:p>
    <w:p w14:paraId="02FF430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appliquer les recommandations de sécurité de la PSSI </w:t>
      </w:r>
      <w:r w:rsidR="000B3819">
        <w:rPr>
          <w:rFonts w:ascii="Verdana" w:hAnsi="Verdana"/>
          <w:sz w:val="20"/>
          <w:szCs w:val="20"/>
        </w:rPr>
        <w:t>de Numih France</w:t>
      </w:r>
      <w:r w:rsidRPr="00086DC4">
        <w:rPr>
          <w:rFonts w:ascii="Verdana" w:hAnsi="Verdana"/>
          <w:sz w:val="20"/>
          <w:szCs w:val="20"/>
        </w:rPr>
        <w:t> ;</w:t>
      </w:r>
    </w:p>
    <w:p w14:paraId="15BAFFF2"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doit utiliser son compte d’accès et élaborer des mots de passe sûrs, selon les règles de la PSSI ;</w:t>
      </w:r>
    </w:p>
    <w:p w14:paraId="41F9945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signaler toute tentative de violation de son compte et toute anomalie qu'il peut constater, auprès du responsable sécurité </w:t>
      </w:r>
      <w:r w:rsidR="000B3819">
        <w:rPr>
          <w:rFonts w:ascii="Verdana" w:hAnsi="Verdana"/>
          <w:sz w:val="20"/>
          <w:szCs w:val="20"/>
        </w:rPr>
        <w:t>de Numih France</w:t>
      </w:r>
      <w:r w:rsidRPr="00086DC4">
        <w:rPr>
          <w:rFonts w:ascii="Verdana" w:hAnsi="Verdana"/>
          <w:sz w:val="20"/>
          <w:szCs w:val="20"/>
        </w:rPr>
        <w:t xml:space="preserve"> (RSSI) ; </w:t>
      </w:r>
    </w:p>
    <w:p w14:paraId="1EBC017B"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utiliser ou essayer d'utiliser des comptes autres que le sien ou de masquer sa véritable identité ;</w:t>
      </w:r>
    </w:p>
    <w:p w14:paraId="2D91908B"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s'engage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4462FB90"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doit prendre toutes les mesures nécessaires à empêcher l’accès au SI </w:t>
      </w:r>
      <w:r w:rsidRPr="00086DC4">
        <w:rPr>
          <w:rFonts w:ascii="Verdana" w:hAnsi="Verdana"/>
          <w:bCs/>
          <w:sz w:val="20"/>
          <w:szCs w:val="20"/>
        </w:rPr>
        <w:t>(verrouillage des postes informatiques …) ;</w:t>
      </w:r>
    </w:p>
    <w:p w14:paraId="24599FB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suivre les règles en vigueur pour toute installation, mise à jour, accès, maintenance,… de logiciel ;</w:t>
      </w:r>
    </w:p>
    <w:p w14:paraId="1D506E72"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introduire, intentionnellement, des ressources extérieures qui pourraient porter atteinte à la sécurité du SI</w:t>
      </w:r>
      <w:r w:rsidRPr="00086DC4">
        <w:rPr>
          <w:rFonts w:ascii="Verdana" w:hAnsi="Verdana"/>
          <w:bCs/>
          <w:sz w:val="20"/>
          <w:szCs w:val="20"/>
        </w:rPr>
        <w:t> ;</w:t>
      </w:r>
    </w:p>
    <w:p w14:paraId="31A9CBC7"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ne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59FB6C41"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installer, intentionnellement, de copie illicite de logiciels ;</w:t>
      </w:r>
    </w:p>
    <w:p w14:paraId="1D74E716"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assurer la protection des informations auxquelles il accède en appliquant les consignes de sécurité émises par </w:t>
      </w:r>
      <w:r w:rsidR="000B3819">
        <w:rPr>
          <w:rFonts w:ascii="Verdana" w:hAnsi="Verdana"/>
          <w:sz w:val="20"/>
          <w:szCs w:val="20"/>
        </w:rPr>
        <w:t>Numih France</w:t>
      </w:r>
      <w:r w:rsidRPr="00086DC4">
        <w:rPr>
          <w:rFonts w:ascii="Verdana" w:hAnsi="Verdana"/>
          <w:sz w:val="20"/>
          <w:szCs w:val="20"/>
        </w:rPr>
        <w:t>, et doit utiliser les outils de sécurité mis en œuvre ;</w:t>
      </w:r>
    </w:p>
    <w:p w14:paraId="28D1F8EE"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tenter de lire, modifier, copier ou détruire des données sans en disposer des droits en relation avec sa mission ;</w:t>
      </w:r>
    </w:p>
    <w:p w14:paraId="1A47964F"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proofErr w:type="gramStart"/>
      <w:r w:rsidR="004A5F99" w:rsidRPr="00086DC4">
        <w:rPr>
          <w:rFonts w:ascii="Verdana" w:hAnsi="Verdana"/>
          <w:sz w:val="20"/>
          <w:szCs w:val="20"/>
        </w:rPr>
        <w:t>doit</w:t>
      </w:r>
      <w:proofErr w:type="gramEnd"/>
      <w:r w:rsidR="004A5F99" w:rsidRPr="00086DC4">
        <w:rPr>
          <w:rFonts w:ascii="Verdana" w:hAnsi="Verdana"/>
          <w:sz w:val="20"/>
          <w:szCs w:val="20"/>
        </w:rPr>
        <w:t xml:space="preserve"> soigner la qualité des informations transmises, et ne dénigrer ni </w:t>
      </w:r>
      <w:r w:rsidR="000B3819">
        <w:rPr>
          <w:rFonts w:ascii="Verdana" w:hAnsi="Verdana"/>
          <w:sz w:val="20"/>
          <w:szCs w:val="20"/>
        </w:rPr>
        <w:t>Numih France</w:t>
      </w:r>
      <w:r w:rsidR="004A5F99" w:rsidRPr="00086DC4">
        <w:rPr>
          <w:rFonts w:ascii="Verdana" w:hAnsi="Verdana"/>
          <w:sz w:val="20"/>
          <w:szCs w:val="20"/>
        </w:rPr>
        <w:t xml:space="preserve">, ni les adhérents ou les clients </w:t>
      </w:r>
      <w:r w:rsidR="000B3819">
        <w:rPr>
          <w:rFonts w:ascii="Verdana" w:hAnsi="Verdana"/>
          <w:sz w:val="20"/>
          <w:szCs w:val="20"/>
        </w:rPr>
        <w:t>de Numih France</w:t>
      </w:r>
      <w:r w:rsidR="004A5F99" w:rsidRPr="00086DC4">
        <w:rPr>
          <w:rFonts w:ascii="Verdana" w:hAnsi="Verdana"/>
          <w:sz w:val="20"/>
          <w:szCs w:val="20"/>
        </w:rPr>
        <w:t> ;</w:t>
      </w:r>
    </w:p>
    <w:p w14:paraId="475E11FE"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modifier le contenu d’un message qu’il transmet et dont il n’est pas l’auteur ;</w:t>
      </w:r>
    </w:p>
    <w:p w14:paraId="7EE50713"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est tenu par le secret professionnel. </w:t>
      </w:r>
    </w:p>
    <w:p w14:paraId="334D60E2" w14:textId="77777777" w:rsidR="00812238" w:rsidRPr="00086DC4" w:rsidRDefault="00812238" w:rsidP="00812238"/>
    <w:p w14:paraId="3A8A970B"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71D14BC6" w14:textId="77777777" w:rsidR="00812238" w:rsidRPr="00086DC4" w:rsidRDefault="00812238">
      <w:pPr>
        <w:pStyle w:val="Titre3"/>
      </w:pPr>
      <w:bookmarkStart w:id="8" w:name="_Toc157587047"/>
      <w:r w:rsidRPr="00086DC4">
        <w:t>Ressources informatiques</w:t>
      </w:r>
      <w:bookmarkEnd w:id="8"/>
    </w:p>
    <w:p w14:paraId="0554CF6A" w14:textId="77777777" w:rsidR="00812238" w:rsidRPr="00086DC4" w:rsidRDefault="0070467D" w:rsidP="00812238">
      <w:r w:rsidRPr="00086DC4">
        <w:t xml:space="preserve">Les ressources et les moyens mis à disposition du titulaire par </w:t>
      </w:r>
      <w:r w:rsidR="000B3819">
        <w:t>Numih France</w:t>
      </w:r>
      <w:r w:rsidRPr="00086DC4">
        <w:t xml:space="preserve"> sont réservé</w:t>
      </w:r>
      <w:r w:rsidR="00D9347D" w:rsidRPr="00086DC4">
        <w:t>s</w:t>
      </w:r>
      <w:r w:rsidRPr="00086DC4">
        <w:t xml:space="preserve"> à l’exécution des prestations objet du marché. </w:t>
      </w:r>
    </w:p>
    <w:p w14:paraId="21A5B8F3" w14:textId="77777777" w:rsidR="00812238" w:rsidRPr="00086DC4" w:rsidRDefault="00812238" w:rsidP="00812238"/>
    <w:p w14:paraId="6DB518E4" w14:textId="77777777" w:rsidR="00812238" w:rsidRPr="00086DC4" w:rsidRDefault="00812238" w:rsidP="00812238">
      <w:r w:rsidRPr="00086DC4">
        <w:t>Les ressources informatiques mises à disposition du Titulaire :</w:t>
      </w:r>
    </w:p>
    <w:p w14:paraId="5788E221" w14:textId="77777777" w:rsidR="00812238" w:rsidRPr="00086DC4" w:rsidRDefault="00812238" w:rsidP="000B3819">
      <w:pPr>
        <w:pStyle w:val="Paragraphedeliste"/>
        <w:numPr>
          <w:ilvl w:val="0"/>
          <w:numId w:val="4"/>
        </w:numPr>
      </w:pPr>
      <w:r w:rsidRPr="00086DC4">
        <w:t>sont strictement personnelles et ne peuvent en aucun cas être cédées, même temporairement, à des tiers ;</w:t>
      </w:r>
    </w:p>
    <w:p w14:paraId="3957FD35" w14:textId="77777777" w:rsidR="00812238" w:rsidRPr="00086DC4" w:rsidRDefault="00812238" w:rsidP="000B3819">
      <w:pPr>
        <w:pStyle w:val="Paragraphedeliste"/>
        <w:numPr>
          <w:ilvl w:val="0"/>
          <w:numId w:val="4"/>
        </w:numPr>
      </w:pPr>
      <w:r w:rsidRPr="00086DC4">
        <w:t>peuvent être retirées à tout moment.</w:t>
      </w:r>
    </w:p>
    <w:p w14:paraId="7F999F56" w14:textId="77777777" w:rsidR="00812238" w:rsidRPr="00086DC4" w:rsidRDefault="00812238" w:rsidP="00812238"/>
    <w:p w14:paraId="43829237" w14:textId="77777777" w:rsidR="00785341" w:rsidRPr="00086DC4" w:rsidRDefault="00785341" w:rsidP="00812238">
      <w:r w:rsidRPr="00086DC4">
        <w:t xml:space="preserve">Si les ressources informatiques mises à disposition du Titulaire demeurent la propriété </w:t>
      </w:r>
      <w:r w:rsidR="000B3819">
        <w:t>de Numih France</w:t>
      </w:r>
      <w:r w:rsidRPr="00086DC4">
        <w:t>, le Titulaire en est le garant. A ce titre, le Titulaire met en œuvre toutes les mesures conservatoires nécessaires devant permettre de garantir l’intégrité des ressources (protection contre la détérioration, le vol, les actes de malveillance …).</w:t>
      </w:r>
    </w:p>
    <w:p w14:paraId="03301815" w14:textId="77777777" w:rsidR="00785341" w:rsidRPr="00086DC4" w:rsidRDefault="00785341" w:rsidP="00812238"/>
    <w:p w14:paraId="671897C5"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r w:rsidR="000B3819">
        <w:t>Numih France</w:t>
      </w:r>
      <w:r w:rsidR="00785341" w:rsidRPr="00086DC4">
        <w:t>, que celle-ci intervienne à l’issue du marché ou de façon anticipée (résiliation, …).</w:t>
      </w:r>
    </w:p>
    <w:p w14:paraId="35835EF9" w14:textId="77777777" w:rsidR="00785341" w:rsidRPr="00086DC4" w:rsidRDefault="00785341">
      <w:pPr>
        <w:pStyle w:val="Titre3"/>
      </w:pPr>
      <w:bookmarkStart w:id="9" w:name="_Toc157587048"/>
      <w:r w:rsidRPr="00086DC4">
        <w:t>Prévention de l’intégrité des systèmes informatiques</w:t>
      </w:r>
      <w:bookmarkEnd w:id="9"/>
    </w:p>
    <w:p w14:paraId="0BDF5159"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1408379" w14:textId="77777777" w:rsidR="00FB3481" w:rsidRPr="00086DC4" w:rsidRDefault="00FB3481" w:rsidP="00785341">
      <w:pPr>
        <w:pStyle w:val="Default"/>
        <w:jc w:val="both"/>
        <w:rPr>
          <w:rFonts w:ascii="Verdana" w:hAnsi="Verdana" w:cstheme="minorBidi"/>
          <w:color w:val="auto"/>
          <w:sz w:val="20"/>
          <w:szCs w:val="20"/>
        </w:rPr>
      </w:pPr>
    </w:p>
    <w:p w14:paraId="73007F03"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de Numih France</w:t>
      </w:r>
      <w:r w:rsidRPr="00086DC4">
        <w:rPr>
          <w:rFonts w:ascii="Verdana" w:hAnsi="Verdana" w:cstheme="minorBidi"/>
          <w:color w:val="auto"/>
          <w:sz w:val="20"/>
          <w:szCs w:val="20"/>
        </w:rPr>
        <w:t xml:space="preserve"> et dans le strict respect des règles qui auront alors été définies. </w:t>
      </w:r>
    </w:p>
    <w:p w14:paraId="75158FEC" w14:textId="77777777" w:rsidR="00785341" w:rsidRPr="00086DC4" w:rsidRDefault="00FB3481">
      <w:pPr>
        <w:pStyle w:val="Titre3"/>
      </w:pPr>
      <w:bookmarkStart w:id="10" w:name="_Toc157587049"/>
      <w:r w:rsidRPr="00086DC4">
        <w:t>Surveillance</w:t>
      </w:r>
      <w:bookmarkEnd w:id="10"/>
    </w:p>
    <w:p w14:paraId="573F380F" w14:textId="77777777" w:rsidR="00FB3481" w:rsidRPr="00086DC4" w:rsidRDefault="00FB3481">
      <w:r w:rsidRPr="00086DC4">
        <w:t xml:space="preserve">Le Titulaire est informé que </w:t>
      </w:r>
      <w:r w:rsidR="000B3819">
        <w:t>Numih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2F5683DF" w14:textId="77777777" w:rsidR="00471DA1" w:rsidRPr="00086DC4" w:rsidRDefault="00471DA1"/>
    <w:p w14:paraId="250DD57C" w14:textId="77777777" w:rsidR="00BC0DEE" w:rsidRPr="00086DC4" w:rsidRDefault="00BC0DEE">
      <w:pPr>
        <w:pStyle w:val="Titre2"/>
      </w:pPr>
      <w:bookmarkStart w:id="11" w:name="_Toc157587050"/>
      <w:r w:rsidRPr="00086DC4">
        <w:t>Dispositions spécifiques au SI-</w:t>
      </w:r>
      <w:proofErr w:type="spellStart"/>
      <w:r w:rsidRPr="00086DC4">
        <w:t>DonnéesSanté</w:t>
      </w:r>
      <w:bookmarkEnd w:id="11"/>
      <w:proofErr w:type="spellEnd"/>
    </w:p>
    <w:p w14:paraId="1EC3B6DD" w14:textId="77777777" w:rsidR="00F434B9" w:rsidRPr="00086DC4" w:rsidRDefault="00F434B9" w:rsidP="00F434B9">
      <w:r w:rsidRPr="00086DC4">
        <w:t>L’utilisation du SI-</w:t>
      </w:r>
      <w:proofErr w:type="spellStart"/>
      <w:r w:rsidRPr="00086DC4">
        <w:t>DonnéesSanté</w:t>
      </w:r>
      <w:proofErr w:type="spellEnd"/>
      <w:r w:rsidRPr="00086DC4">
        <w:t xml:space="preserve">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de Numih France</w:t>
      </w:r>
      <w:r w:rsidRPr="00086DC4">
        <w:t>.</w:t>
      </w:r>
    </w:p>
    <w:p w14:paraId="554AF455" w14:textId="77777777" w:rsidR="00F434B9" w:rsidRPr="00086DC4" w:rsidRDefault="00F434B9" w:rsidP="00F434B9"/>
    <w:p w14:paraId="378C35A0" w14:textId="77777777" w:rsidR="00F434B9" w:rsidRPr="00086DC4" w:rsidRDefault="00F434B9" w:rsidP="00F434B9">
      <w:r w:rsidRPr="00086DC4">
        <w:t>Au titre du marché, le personnel du Titulaire :</w:t>
      </w:r>
    </w:p>
    <w:p w14:paraId="18F1FF50" w14:textId="77777777" w:rsidR="00F434B9" w:rsidRPr="00086DC4" w:rsidRDefault="00F434B9" w:rsidP="000B3819">
      <w:pPr>
        <w:pStyle w:val="Default"/>
        <w:numPr>
          <w:ilvl w:val="0"/>
          <w:numId w:val="6"/>
        </w:numPr>
        <w:jc w:val="both"/>
        <w:rPr>
          <w:rFonts w:ascii="Verdana" w:hAnsi="Verdana"/>
          <w:sz w:val="20"/>
          <w:szCs w:val="20"/>
        </w:rPr>
      </w:pPr>
      <w:r w:rsidRPr="00086DC4">
        <w:rPr>
          <w:rFonts w:ascii="Verdana" w:hAnsi="Verdana"/>
          <w:sz w:val="20"/>
          <w:szCs w:val="20"/>
        </w:rPr>
        <w:t>ne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16DC5EC8" w14:textId="77777777" w:rsidR="001126CD" w:rsidRPr="00086DC4" w:rsidRDefault="001126CD" w:rsidP="001126CD">
      <w:pPr>
        <w:pStyle w:val="Titre1"/>
      </w:pPr>
      <w:bookmarkStart w:id="12" w:name="_Toc157587051"/>
      <w:r w:rsidRPr="00086DC4">
        <w:t>Engagements spécifiques du Titulaire</w:t>
      </w:r>
      <w:bookmarkEnd w:id="12"/>
    </w:p>
    <w:p w14:paraId="1F2CD368"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15B711D4" w14:textId="77777777" w:rsidR="00AB1979" w:rsidRPr="00086DC4" w:rsidRDefault="00AB1979" w:rsidP="00AB1979">
      <w:r w:rsidRPr="00086DC4">
        <w:t xml:space="preserve">Tout au long des processus d’attribution et d’exécution d’un marché, </w:t>
      </w:r>
      <w:r w:rsidR="000B3819">
        <w:t>Numih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2B33ABB6" w14:textId="77777777" w:rsidR="00AB1979" w:rsidRPr="00086DC4" w:rsidRDefault="000B3819" w:rsidP="00AB1979">
      <w:r>
        <w:t>Numih France</w:t>
      </w:r>
      <w:r w:rsidR="00AB1979" w:rsidRPr="00086DC4">
        <w:t xml:space="preserve"> apprécie l’enjeu du défaut eu égard à la sensibilité des données manipulées, de leurs volumes, et des conséquences prévisibles si le défaut persiste.</w:t>
      </w:r>
    </w:p>
    <w:p w14:paraId="784F39B5"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1265D7BB" w14:textId="77777777" w:rsidR="00AB1979" w:rsidRPr="00086DC4" w:rsidRDefault="00AB1979" w:rsidP="00AB1979">
      <w:pPr>
        <w:pStyle w:val="Titre2"/>
      </w:pPr>
      <w:bookmarkStart w:id="14" w:name="_Toc157587053"/>
      <w:r w:rsidRPr="00086DC4">
        <w:t>Etats de l’art</w:t>
      </w:r>
      <w:bookmarkEnd w:id="14"/>
      <w:r w:rsidRPr="00086DC4">
        <w:t xml:space="preserve"> </w:t>
      </w:r>
    </w:p>
    <w:p w14:paraId="6811E7E3"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11F9F032"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3C8063E3"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2484DE5F" w14:textId="77777777" w:rsidR="001126CD" w:rsidRPr="00086DC4" w:rsidRDefault="001126CD">
      <w:pPr>
        <w:pStyle w:val="Titre2"/>
      </w:pPr>
      <w:bookmarkStart w:id="16" w:name="_Toc157587055"/>
      <w:r w:rsidRPr="00086DC4">
        <w:t>Confidentialité</w:t>
      </w:r>
      <w:bookmarkEnd w:id="16"/>
    </w:p>
    <w:p w14:paraId="1853B35D"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r w:rsidR="000B3819">
        <w:t>Numih France</w:t>
      </w:r>
      <w:r w:rsidR="00890DA0" w:rsidRPr="00086DC4">
        <w:t xml:space="preserve"> et tout document de quelque nature qu’il soit résultant de leur traitement demeurent la propriété </w:t>
      </w:r>
      <w:r w:rsidR="000B3819">
        <w:t>de Numih France</w:t>
      </w:r>
      <w:r w:rsidR="00890DA0" w:rsidRPr="00086DC4">
        <w:t>.</w:t>
      </w:r>
    </w:p>
    <w:p w14:paraId="5E14A9E2" w14:textId="77777777" w:rsidR="00890DA0" w:rsidRPr="00086DC4" w:rsidRDefault="00890DA0" w:rsidP="00D2783D"/>
    <w:p w14:paraId="59C63EA8"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255EA107" w14:textId="77777777" w:rsidR="00890DA0" w:rsidRPr="00086DC4" w:rsidRDefault="00890DA0" w:rsidP="00D2783D"/>
    <w:p w14:paraId="3A5455E5" w14:textId="77777777" w:rsidR="00890DA0" w:rsidRPr="00086DC4" w:rsidRDefault="00890DA0" w:rsidP="00D2783D">
      <w:r w:rsidRPr="00086DC4">
        <w:t>Le Titulaire s’engage à respecter et à faire respecter par chacun de ses personnels (et tiers intervenant pour son compte) les obligations suivantes :</w:t>
      </w:r>
    </w:p>
    <w:p w14:paraId="50700F8D" w14:textId="77777777" w:rsidR="00890DA0" w:rsidRPr="00086DC4" w:rsidRDefault="00890DA0" w:rsidP="000B3819">
      <w:pPr>
        <w:pStyle w:val="Paragraphedeliste"/>
        <w:numPr>
          <w:ilvl w:val="0"/>
          <w:numId w:val="7"/>
        </w:numPr>
      </w:pPr>
      <w:r w:rsidRPr="00086DC4">
        <w:t>ne prendre aucune copie des documents et supports d’informations confiés, à l’exception de celles strictement nécessaires à l’exécution des prestations dont il a la charge ;</w:t>
      </w:r>
    </w:p>
    <w:p w14:paraId="76117A7F" w14:textId="77777777" w:rsidR="00D23BAF" w:rsidRPr="00086DC4" w:rsidRDefault="00890DA0" w:rsidP="000B3819">
      <w:pPr>
        <w:pStyle w:val="Paragraphedeliste"/>
        <w:numPr>
          <w:ilvl w:val="0"/>
          <w:numId w:val="7"/>
        </w:numPr>
      </w:pPr>
      <w:r w:rsidRPr="00086DC4">
        <w:t xml:space="preserve">ne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17955805" w14:textId="77777777" w:rsidR="00B96432" w:rsidRPr="00086DC4" w:rsidRDefault="00B96432" w:rsidP="000B3819">
      <w:pPr>
        <w:pStyle w:val="Paragraphedeliste"/>
        <w:numPr>
          <w:ilvl w:val="0"/>
          <w:numId w:val="7"/>
        </w:numPr>
      </w:pPr>
      <w:r w:rsidRPr="00086DC4">
        <w:t>en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575E7149" w14:textId="77777777" w:rsidR="00A507C7" w:rsidRPr="00086DC4" w:rsidRDefault="00A507C7" w:rsidP="000B3819">
      <w:pPr>
        <w:pStyle w:val="Paragraphedeliste"/>
        <w:numPr>
          <w:ilvl w:val="0"/>
          <w:numId w:val="7"/>
        </w:numPr>
      </w:pPr>
      <w:r w:rsidRPr="00086DC4">
        <w:t>faire signer à son personnel un engagemen</w:t>
      </w:r>
      <w:r w:rsidR="00D97E24" w:rsidRPr="00086DC4">
        <w:t>t individuel de confidentialité (annexe 1)</w:t>
      </w:r>
    </w:p>
    <w:p w14:paraId="5D2CE392" w14:textId="77777777" w:rsidR="00A507C7" w:rsidRPr="00086DC4" w:rsidRDefault="00A507C7">
      <w:pPr>
        <w:pStyle w:val="Titre2"/>
      </w:pPr>
      <w:bookmarkStart w:id="17" w:name="_Toc157587056"/>
      <w:r w:rsidRPr="00086DC4">
        <w:t>Transfert d’information</w:t>
      </w:r>
      <w:bookmarkEnd w:id="17"/>
    </w:p>
    <w:p w14:paraId="1E234104" w14:textId="77777777" w:rsidR="00A507C7" w:rsidRPr="00086DC4" w:rsidRDefault="00A507C7" w:rsidP="00A507C7">
      <w:r w:rsidRPr="00086DC4">
        <w:t xml:space="preserve">Les échanges d’information entre le Titulaire et </w:t>
      </w:r>
      <w:r w:rsidR="000B3819">
        <w:t>Numih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4981FC49" w14:textId="77777777" w:rsidR="00A507C7" w:rsidRPr="00086DC4" w:rsidRDefault="00886D13" w:rsidP="000B3819">
      <w:pPr>
        <w:pStyle w:val="Paragraphedeliste"/>
        <w:numPr>
          <w:ilvl w:val="0"/>
          <w:numId w:val="8"/>
        </w:numPr>
      </w:pPr>
      <w:r w:rsidRPr="00086DC4">
        <w:t xml:space="preserve"> </w:t>
      </w:r>
      <w:r w:rsidR="00A507C7" w:rsidRPr="00086DC4">
        <w:t>protéger l’information échangée contre l’interception, la reproduction, la modification, les erreurs d’acheminement et la destruction ;</w:t>
      </w:r>
    </w:p>
    <w:p w14:paraId="1AB86173" w14:textId="77777777" w:rsidR="00A507C7" w:rsidRPr="00086DC4" w:rsidRDefault="00B44788" w:rsidP="000B3819">
      <w:pPr>
        <w:pStyle w:val="Paragraphedeliste"/>
        <w:numPr>
          <w:ilvl w:val="0"/>
          <w:numId w:val="8"/>
        </w:numPr>
      </w:pPr>
      <w:r w:rsidRPr="00086DC4">
        <w:t>la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2E7F45F4" w14:textId="77777777" w:rsidR="00A507C7" w:rsidRPr="00086DC4" w:rsidRDefault="00A507C7" w:rsidP="000B3819">
      <w:pPr>
        <w:pStyle w:val="Paragraphedeliste"/>
        <w:numPr>
          <w:ilvl w:val="0"/>
          <w:numId w:val="9"/>
        </w:numPr>
      </w:pPr>
      <w:r w:rsidRPr="00086DC4">
        <w:t>utilisation de contenant à clef, envoi séparé de la clef ;</w:t>
      </w:r>
    </w:p>
    <w:p w14:paraId="63AB7EED" w14:textId="77777777" w:rsidR="00A507C7" w:rsidRPr="00086DC4" w:rsidRDefault="00A507C7" w:rsidP="000B3819">
      <w:pPr>
        <w:pStyle w:val="Paragraphedeliste"/>
        <w:numPr>
          <w:ilvl w:val="0"/>
          <w:numId w:val="9"/>
        </w:numPr>
      </w:pPr>
      <w:r w:rsidRPr="00086DC4">
        <w:t>livraison en m</w:t>
      </w:r>
      <w:r w:rsidR="00F4188E" w:rsidRPr="00086DC4">
        <w:t>a</w:t>
      </w:r>
      <w:r w:rsidRPr="00086DC4">
        <w:t>in propre ;</w:t>
      </w:r>
    </w:p>
    <w:p w14:paraId="45312968" w14:textId="77777777" w:rsidR="0012208D" w:rsidRDefault="00A507C7" w:rsidP="000B3819">
      <w:pPr>
        <w:pStyle w:val="Paragraphedeliste"/>
        <w:numPr>
          <w:ilvl w:val="0"/>
          <w:numId w:val="9"/>
        </w:numPr>
      </w:pPr>
      <w:r w:rsidRPr="00086DC4">
        <w:t>emballage inviolable, permettant de repérer facilement toute tentative d’effraction.</w:t>
      </w:r>
    </w:p>
    <w:p w14:paraId="0A0E566C" w14:textId="77777777" w:rsidR="0012208D" w:rsidRDefault="0012208D">
      <w:pPr>
        <w:spacing w:after="200" w:line="276" w:lineRule="auto"/>
        <w:jc w:val="left"/>
      </w:pPr>
      <w:r>
        <w:br w:type="page"/>
      </w:r>
    </w:p>
    <w:p w14:paraId="63162654" w14:textId="77777777" w:rsidR="00A507C7" w:rsidRPr="00086DC4" w:rsidRDefault="00A507C7">
      <w:pPr>
        <w:pStyle w:val="Titre2"/>
      </w:pPr>
      <w:bookmarkStart w:id="18" w:name="_Toc157587057"/>
      <w:r w:rsidRPr="00086DC4">
        <w:t>Accès physiques</w:t>
      </w:r>
      <w:bookmarkEnd w:id="18"/>
    </w:p>
    <w:p w14:paraId="63C94E16"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3CC59F93" w14:textId="77777777" w:rsidR="009C1456" w:rsidRPr="00086DC4" w:rsidRDefault="009C1456" w:rsidP="000B3819">
      <w:pPr>
        <w:pStyle w:val="Paragraphedeliste"/>
        <w:numPr>
          <w:ilvl w:val="0"/>
          <w:numId w:val="10"/>
        </w:numPr>
      </w:pPr>
      <w:proofErr w:type="gramStart"/>
      <w:r w:rsidRPr="00086DC4">
        <w:t>limiter</w:t>
      </w:r>
      <w:proofErr w:type="gramEnd"/>
      <w:r w:rsidRPr="00086DC4">
        <w:t xml:space="preserve"> strictement l’accès aux clefs, codes, matériels ou locaux utilisés pour assurer la protection physique des informations et ressources informatiques propriétés </w:t>
      </w:r>
      <w:r w:rsidR="000B3819">
        <w:t>de Numih France</w:t>
      </w:r>
      <w:r w:rsidRPr="00086DC4">
        <w:t xml:space="preserve"> aux seuls personnels affectés à la mission dans le cadre de l’exécution des prestations objet du marché ;</w:t>
      </w:r>
    </w:p>
    <w:p w14:paraId="04878E5E" w14:textId="77777777" w:rsidR="009C1456" w:rsidRPr="00086DC4" w:rsidRDefault="009C1456" w:rsidP="000B3819">
      <w:pPr>
        <w:pStyle w:val="Paragraphedeliste"/>
        <w:numPr>
          <w:ilvl w:val="0"/>
          <w:numId w:val="10"/>
        </w:numPr>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marché et nécessaire à la réalisation de la mission, dans le respect des règles d’accès physique définies par </w:t>
      </w:r>
      <w:r w:rsidR="000B3819">
        <w:t>Numih France</w:t>
      </w:r>
      <w:r w:rsidRPr="00086DC4">
        <w:t> ;</w:t>
      </w:r>
    </w:p>
    <w:p w14:paraId="5F6D55F5" w14:textId="77777777" w:rsidR="009C1456" w:rsidRPr="00086DC4" w:rsidRDefault="009C1456" w:rsidP="000B3819">
      <w:pPr>
        <w:pStyle w:val="Paragraphedeliste"/>
        <w:numPr>
          <w:ilvl w:val="0"/>
          <w:numId w:val="10"/>
        </w:numPr>
      </w:pPr>
      <w:r w:rsidRPr="00086DC4">
        <w:t>ne pas essayer de s’introduire dans des salles non autorisées ou avec d’autres moyens que ceux mis à disposition dans le cadre du marché ;</w:t>
      </w:r>
    </w:p>
    <w:p w14:paraId="00877F7C"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w:t>
      </w:r>
      <w:r w:rsidR="00886D13" w:rsidRPr="00086DC4">
        <w:t>p</w:t>
      </w:r>
      <w:r w:rsidRPr="00086DC4">
        <w:t xml:space="preserve">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le justifie ;</w:t>
      </w:r>
    </w:p>
    <w:p w14:paraId="6932659A"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permettre l’accès aux personnes non-autorisées par </w:t>
      </w:r>
      <w:r w:rsidR="000B3819">
        <w:t>Numih France</w:t>
      </w:r>
      <w:r w:rsidRPr="00086DC4">
        <w:t xml:space="preserve"> dans les locaux de ce dernier ;</w:t>
      </w:r>
    </w:p>
    <w:p w14:paraId="4D70AF92" w14:textId="77777777" w:rsidR="009C1456" w:rsidRPr="00086DC4" w:rsidRDefault="009C1456" w:rsidP="000B3819">
      <w:pPr>
        <w:pStyle w:val="Paragraphedeliste"/>
        <w:numPr>
          <w:ilvl w:val="0"/>
          <w:numId w:val="10"/>
        </w:numPr>
      </w:pPr>
      <w:r w:rsidRPr="00086DC4">
        <w:t>assurer la protection physique du matériel mis à disposition ; ne réaliser aucune copie ou duplicata des moyens d’accès mis à disposition ;</w:t>
      </w:r>
    </w:p>
    <w:p w14:paraId="770C452F" w14:textId="77777777" w:rsidR="009C1456" w:rsidRPr="00086DC4" w:rsidRDefault="009C1456" w:rsidP="000B3819">
      <w:pPr>
        <w:pStyle w:val="Paragraphedeliste"/>
        <w:numPr>
          <w:ilvl w:val="0"/>
          <w:numId w:val="10"/>
        </w:numPr>
      </w:pPr>
      <w:r w:rsidRPr="00086DC4">
        <w:t>ne pas entraver le fonctionnement des équipements opérationnel et de sécurité.</w:t>
      </w:r>
    </w:p>
    <w:p w14:paraId="2CC7116A" w14:textId="77777777" w:rsidR="009C1456" w:rsidRPr="00086DC4" w:rsidRDefault="009C1456" w:rsidP="009C1456"/>
    <w:p w14:paraId="6BF3D45D" w14:textId="77777777" w:rsidR="00A507C7" w:rsidRPr="00086DC4" w:rsidRDefault="00D97E24" w:rsidP="00A507C7">
      <w:r w:rsidRPr="00086DC4">
        <w:t>Le Titulaire reconnaît être informé que :</w:t>
      </w:r>
    </w:p>
    <w:p w14:paraId="0426F138" w14:textId="77777777" w:rsidR="00D97E24" w:rsidRPr="00086DC4" w:rsidRDefault="00D97E24" w:rsidP="000B3819">
      <w:pPr>
        <w:pStyle w:val="Paragraphedeliste"/>
        <w:numPr>
          <w:ilvl w:val="0"/>
          <w:numId w:val="11"/>
        </w:numPr>
      </w:pPr>
      <w:proofErr w:type="gramStart"/>
      <w:r w:rsidRPr="00086DC4">
        <w:t>certains</w:t>
      </w:r>
      <w:proofErr w:type="gramEnd"/>
      <w:r w:rsidRPr="00086DC4">
        <w:t xml:space="preserve"> sites sensibles sont équipés de procédés de vidéosurveillance afin d’assurer la sécurité des biens ou des personnes ; </w:t>
      </w:r>
      <w:r w:rsidR="000B3819">
        <w:t>Numih France</w:t>
      </w:r>
      <w:r w:rsidRPr="00086DC4">
        <w:t xml:space="preserve"> s’engage à respecter la règlementation relative à cette typologie d’équipement ;</w:t>
      </w:r>
    </w:p>
    <w:p w14:paraId="6500A784" w14:textId="77777777" w:rsidR="00D97E24" w:rsidRPr="00086DC4" w:rsidRDefault="000B3819" w:rsidP="000B3819">
      <w:pPr>
        <w:pStyle w:val="Paragraphedeliste"/>
        <w:numPr>
          <w:ilvl w:val="0"/>
          <w:numId w:val="11"/>
        </w:numPr>
      </w:pPr>
      <w:r>
        <w:t>Numih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r>
        <w:t>Numih France</w:t>
      </w:r>
      <w:r w:rsidR="00D97E24" w:rsidRPr="00086DC4">
        <w:t xml:space="preserve"> s’engage à respecter la règlementation relative </w:t>
      </w:r>
      <w:proofErr w:type="gramStart"/>
      <w:r w:rsidR="00D97E24" w:rsidRPr="00086DC4">
        <w:t>aux traitement</w:t>
      </w:r>
      <w:proofErr w:type="gramEnd"/>
      <w:r w:rsidR="00D97E24" w:rsidRPr="00086DC4">
        <w:t xml:space="preserve"> des données à caractère personnel mis en place à cet effet.</w:t>
      </w:r>
    </w:p>
    <w:p w14:paraId="6527594E" w14:textId="77777777" w:rsidR="00D97E24" w:rsidRPr="00086DC4" w:rsidRDefault="00D97E24" w:rsidP="00D97E24"/>
    <w:p w14:paraId="3199E3D2" w14:textId="77777777" w:rsidR="00D97E24" w:rsidRPr="00086DC4" w:rsidRDefault="00D97E24" w:rsidP="00D97E24">
      <w:r w:rsidRPr="00086DC4">
        <w:t xml:space="preserve">Dans le cadre des opérations de maintenance (réparation matérielle …), le Titulaire transmet préalablement </w:t>
      </w:r>
      <w:r w:rsidR="000B3819">
        <w:t>à Numih France</w:t>
      </w:r>
      <w:r w:rsidRPr="00086DC4">
        <w:t xml:space="preserve"> un descriptif précisant la date d’intervention, la nature des opérations à effectuer, les noms des intervenants ainsi que les conditions de bon déroulement de la prestation (nécessité pour </w:t>
      </w:r>
      <w:r w:rsidR="000B3819">
        <w:t>Numih France</w:t>
      </w:r>
      <w:r w:rsidRPr="00086DC4">
        <w:t xml:space="preserve"> de préparer des documents, logiciels ou matériels).</w:t>
      </w:r>
    </w:p>
    <w:p w14:paraId="77C5CB00" w14:textId="77777777" w:rsidR="00D97E24" w:rsidRPr="00086DC4" w:rsidRDefault="00D97E24" w:rsidP="00D97E24"/>
    <w:p w14:paraId="7A09A56C"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de Numih France</w:t>
      </w:r>
      <w:r w:rsidRPr="00086DC4">
        <w:t xml:space="preserve"> acceptant la livraison ou le Titulaire sous la responsabilité du référent technique </w:t>
      </w:r>
      <w:r w:rsidR="000B3819">
        <w:t>de Numih France</w:t>
      </w:r>
      <w:r w:rsidRPr="00086DC4">
        <w:t xml:space="preserve"> est chargé de veiller à la fermeture systématique du bâtiment dès la livraison achevée.</w:t>
      </w:r>
    </w:p>
    <w:p w14:paraId="5F1C2C20" w14:textId="77777777" w:rsidR="00E8215E" w:rsidRPr="00086DC4" w:rsidRDefault="00E8215E">
      <w:pPr>
        <w:spacing w:after="200" w:line="276" w:lineRule="auto"/>
      </w:pPr>
      <w:r w:rsidRPr="00086DC4">
        <w:br w:type="page"/>
      </w:r>
    </w:p>
    <w:p w14:paraId="56D5A642" w14:textId="77777777" w:rsidR="00D97E24" w:rsidRPr="00086DC4" w:rsidRDefault="00D97E24">
      <w:pPr>
        <w:pStyle w:val="Titre2"/>
      </w:pPr>
      <w:bookmarkStart w:id="19" w:name="_Toc157587058"/>
      <w:r w:rsidRPr="00086DC4">
        <w:t>Accès logiques</w:t>
      </w:r>
      <w:bookmarkEnd w:id="19"/>
    </w:p>
    <w:p w14:paraId="5D581BA0" w14:textId="77777777" w:rsidR="00D97E24" w:rsidRPr="00086DC4" w:rsidRDefault="0078052C" w:rsidP="00D97E24">
      <w:r w:rsidRPr="00086DC4">
        <w:t xml:space="preserve">Tout accès logique au Système d’Information </w:t>
      </w:r>
      <w:r w:rsidR="000B3819">
        <w:t>de Numih France</w:t>
      </w:r>
      <w:r w:rsidRPr="00086DC4">
        <w:t xml:space="preserve"> nécessite au préalable l’attribution par </w:t>
      </w:r>
      <w:r w:rsidR="000B3819">
        <w:t>Numih France</w:t>
      </w:r>
      <w:r w:rsidRPr="00086DC4">
        <w:t xml:space="preserve"> d’un compte utilisateur Active Directory, actif exclusivement le temps de la prestation et ou de la connexion. </w:t>
      </w:r>
    </w:p>
    <w:p w14:paraId="1828A750" w14:textId="77777777" w:rsidR="0078052C" w:rsidRPr="00086DC4" w:rsidRDefault="0078052C" w:rsidP="00D97E24"/>
    <w:p w14:paraId="6AA767E6" w14:textId="77777777" w:rsidR="0078052C" w:rsidRPr="00086DC4" w:rsidRDefault="0078052C" w:rsidP="00D97E24">
      <w:r w:rsidRPr="00086DC4">
        <w:t>Les compte</w:t>
      </w:r>
      <w:r w:rsidR="00F4188E" w:rsidRPr="00086DC4">
        <w:t>s</w:t>
      </w:r>
      <w:r w:rsidRPr="00086DC4">
        <w:t xml:space="preserve"> Active Directory sont nominatifs (individuels). </w:t>
      </w:r>
    </w:p>
    <w:p w14:paraId="3349D978" w14:textId="77777777" w:rsidR="0078052C" w:rsidRPr="00086DC4" w:rsidRDefault="0078052C" w:rsidP="00D97E24"/>
    <w:p w14:paraId="33288E30"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35E386C1" w14:textId="77777777" w:rsidR="0078052C" w:rsidRPr="00086DC4" w:rsidRDefault="0078052C" w:rsidP="000B3819">
      <w:pPr>
        <w:pStyle w:val="Paragraphedeliste"/>
        <w:numPr>
          <w:ilvl w:val="0"/>
          <w:numId w:val="12"/>
        </w:numPr>
      </w:pPr>
      <w:r w:rsidRPr="00086DC4">
        <w:t>garantir que les codes d’accès ne sont accessibles qu’aux personnels autorisés ;</w:t>
      </w:r>
    </w:p>
    <w:p w14:paraId="74B5603E" w14:textId="77777777" w:rsidR="0078052C" w:rsidRPr="00086DC4" w:rsidRDefault="0078052C" w:rsidP="000B3819">
      <w:pPr>
        <w:pStyle w:val="Paragraphedeliste"/>
        <w:numPr>
          <w:ilvl w:val="0"/>
          <w:numId w:val="12"/>
        </w:numPr>
      </w:pPr>
      <w:r w:rsidRPr="00086DC4">
        <w:t>traiter les informations de connexion comme étant hautement confidentielles ;</w:t>
      </w:r>
    </w:p>
    <w:p w14:paraId="6D3A2B53" w14:textId="77777777" w:rsidR="0078052C" w:rsidRPr="00086DC4" w:rsidRDefault="0078052C" w:rsidP="000B3819">
      <w:pPr>
        <w:pStyle w:val="Paragraphedeliste"/>
        <w:numPr>
          <w:ilvl w:val="0"/>
          <w:numId w:val="12"/>
        </w:numPr>
      </w:pPr>
      <w:proofErr w:type="gramStart"/>
      <w:r w:rsidRPr="00086DC4">
        <w:t>utiliser</w:t>
      </w:r>
      <w:proofErr w:type="gramEnd"/>
      <w:r w:rsidRPr="00086DC4">
        <w:t xml:space="preserve"> les ressources </w:t>
      </w:r>
      <w:r w:rsidR="000B3819">
        <w:t>de Numih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6B9CF248" w14:textId="77777777" w:rsidR="0078052C" w:rsidRPr="00086DC4" w:rsidRDefault="0078052C" w:rsidP="000B3819">
      <w:pPr>
        <w:pStyle w:val="Paragraphedeliste"/>
        <w:numPr>
          <w:ilvl w:val="0"/>
          <w:numId w:val="12"/>
        </w:numPr>
      </w:pPr>
      <w:proofErr w:type="gramStart"/>
      <w:r w:rsidRPr="00086DC4">
        <w:t>ne</w:t>
      </w:r>
      <w:proofErr w:type="gramEnd"/>
      <w:r w:rsidRPr="00086DC4">
        <w:t xml:space="preserve"> pas altérer ou détruire des traces ou preuves relatives</w:t>
      </w:r>
      <w:r w:rsidR="00C86A80" w:rsidRPr="00086DC4">
        <w:t xml:space="preserve"> à des actions ou des évènements sur les Systèmes d’information </w:t>
      </w:r>
      <w:r w:rsidR="000B3819">
        <w:t>de Numih France</w:t>
      </w:r>
      <w:r w:rsidR="00C86A80" w:rsidRPr="00086DC4">
        <w:t>, que ces éléments concernent le Titulaire ou non ;</w:t>
      </w:r>
    </w:p>
    <w:p w14:paraId="7F0799FB" w14:textId="77777777" w:rsidR="00C86A80" w:rsidRPr="00086DC4" w:rsidRDefault="00C86A80" w:rsidP="000B3819">
      <w:pPr>
        <w:pStyle w:val="Paragraphedeliste"/>
        <w:numPr>
          <w:ilvl w:val="0"/>
          <w:numId w:val="12"/>
        </w:numPr>
      </w:pPr>
      <w:proofErr w:type="gramStart"/>
      <w:r w:rsidRPr="00086DC4">
        <w:t>ne</w:t>
      </w:r>
      <w:proofErr w:type="gramEnd"/>
      <w:r w:rsidRPr="00086DC4">
        <w:t xml:space="preserve"> pas entraver le fonctionnement des équipements opérationnels et ceux de sécurité et en aucun cas porter atteinte à la production informatique </w:t>
      </w:r>
      <w:r w:rsidR="000B3819">
        <w:t>de Numih France</w:t>
      </w:r>
      <w:r w:rsidRPr="00086DC4">
        <w:t> ;</w:t>
      </w:r>
    </w:p>
    <w:p w14:paraId="61AB2CB1" w14:textId="77777777" w:rsidR="00C86A80" w:rsidRPr="00086DC4" w:rsidRDefault="00C86A80" w:rsidP="000B3819">
      <w:pPr>
        <w:pStyle w:val="Paragraphedeliste"/>
        <w:numPr>
          <w:ilvl w:val="0"/>
          <w:numId w:val="12"/>
        </w:numPr>
      </w:pPr>
      <w:r w:rsidRPr="00086DC4">
        <w:t xml:space="preserve">avertir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prévenir par tout moyen et sans délai les RSSIs.</w:t>
      </w:r>
    </w:p>
    <w:p w14:paraId="7EDE5B89" w14:textId="77777777" w:rsidR="00C86A80" w:rsidRPr="00086DC4" w:rsidRDefault="00C86A80" w:rsidP="00C86A80"/>
    <w:p w14:paraId="336AA3C9" w14:textId="77777777" w:rsidR="00C86A80" w:rsidRPr="00086DC4" w:rsidRDefault="00C86A80" w:rsidP="00C86A80">
      <w:r w:rsidRPr="00086DC4">
        <w:t xml:space="preserve">Le Titulaire est informé que tout accès au SI </w:t>
      </w:r>
      <w:r w:rsidR="000B3819">
        <w:t>de Numih France</w:t>
      </w:r>
      <w:r w:rsidRPr="00086DC4">
        <w:t xml:space="preserve"> est tracé, conformément aux lois informatiques et Liberté. Les traces sont archivées pour une durée d’un an.</w:t>
      </w:r>
    </w:p>
    <w:p w14:paraId="1D1A2A2B"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0FD0666D"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de Numih France</w:t>
      </w:r>
      <w:r w:rsidR="00A906E6" w:rsidRPr="00086DC4">
        <w:t xml:space="preserve"> qu’il détient, auxquelles il accède </w:t>
      </w:r>
      <w:proofErr w:type="gramStart"/>
      <w:r w:rsidR="00A906E6" w:rsidRPr="00086DC4">
        <w:t>ou</w:t>
      </w:r>
      <w:proofErr w:type="gramEnd"/>
      <w:r w:rsidR="00A906E6" w:rsidRPr="00086DC4">
        <w:t xml:space="preserve"> qu’il manipule.</w:t>
      </w:r>
    </w:p>
    <w:p w14:paraId="48F61CEB"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r w:rsidR="000B3819">
        <w:t>Numih France</w:t>
      </w:r>
      <w:r w:rsidRPr="00086DC4">
        <w:t xml:space="preserve"> dans les plus brefs délais de l’existence d’une vulnérabilité, de son niveau de criticité et des conséquences potentielles, mettre en œuvre les moyens nécessaires pour corriger la vulnérabilité ;</w:t>
      </w:r>
    </w:p>
    <w:p w14:paraId="24C03B7D" w14:textId="77777777" w:rsidR="00C40A66" w:rsidRPr="00086DC4" w:rsidRDefault="00C40A66" w:rsidP="00916424">
      <w:pPr>
        <w:pStyle w:val="Paragraphedeliste"/>
        <w:ind w:left="0"/>
      </w:pPr>
    </w:p>
    <w:p w14:paraId="7DB6F543"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6EEBF6C9" w14:textId="77777777" w:rsidR="00916424" w:rsidRPr="00086DC4" w:rsidRDefault="00916424" w:rsidP="00916424">
      <w:pPr>
        <w:pStyle w:val="Paragraphedeliste"/>
        <w:ind w:left="0"/>
      </w:pPr>
    </w:p>
    <w:p w14:paraId="6D676923"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3339681D" w14:textId="77777777" w:rsidR="00931355" w:rsidRPr="00086DC4" w:rsidRDefault="00931355">
      <w:pPr>
        <w:pStyle w:val="Titre2"/>
      </w:pPr>
      <w:bookmarkStart w:id="21" w:name="_Toc157587060"/>
      <w:r w:rsidRPr="00086DC4">
        <w:t>Dispositifs connectés au Système d’Information</w:t>
      </w:r>
      <w:bookmarkEnd w:id="21"/>
    </w:p>
    <w:p w14:paraId="3C5BF8E0"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de Numih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à Numih France</w:t>
      </w:r>
      <w:r w:rsidR="00E92F64" w:rsidRPr="00086DC4">
        <w:t xml:space="preserve"> ou qu’il soit propriété du Titulaire</w:t>
      </w:r>
      <w:r w:rsidRPr="00086DC4">
        <w:t> :</w:t>
      </w:r>
    </w:p>
    <w:p w14:paraId="2F678922" w14:textId="77777777" w:rsidR="002442E3" w:rsidRPr="00086DC4" w:rsidRDefault="002442E3" w:rsidP="000B3819">
      <w:pPr>
        <w:pStyle w:val="Paragraphedeliste"/>
        <w:numPr>
          <w:ilvl w:val="0"/>
          <w:numId w:val="13"/>
        </w:numPr>
      </w:pPr>
      <w:proofErr w:type="gramStart"/>
      <w:r w:rsidRPr="00086DC4">
        <w:t>ne</w:t>
      </w:r>
      <w:proofErr w:type="gramEnd"/>
      <w:r w:rsidRPr="00086DC4">
        <w:t xml:space="preserve"> connecter aucun matériel informatique sans l’accord explicite et écrit </w:t>
      </w:r>
      <w:r w:rsidR="006C52E3" w:rsidRPr="00086DC4">
        <w:t>du Responsable de l’infrastructure</w:t>
      </w:r>
      <w:r w:rsidRPr="00086DC4">
        <w:t xml:space="preserve"> </w:t>
      </w:r>
      <w:r w:rsidR="000B3819">
        <w:t>de Numih France</w:t>
      </w:r>
      <w:r w:rsidRPr="00086DC4">
        <w:t> ;</w:t>
      </w:r>
    </w:p>
    <w:p w14:paraId="3204BC70" w14:textId="77777777" w:rsidR="002442E3" w:rsidRPr="00086DC4" w:rsidRDefault="002442E3" w:rsidP="000B3819">
      <w:pPr>
        <w:pStyle w:val="Paragraphedeliste"/>
        <w:numPr>
          <w:ilvl w:val="0"/>
          <w:numId w:val="13"/>
        </w:numPr>
      </w:pPr>
      <w:proofErr w:type="gramStart"/>
      <w:r w:rsidRPr="00086DC4">
        <w:t>tous</w:t>
      </w:r>
      <w:proofErr w:type="gramEnd"/>
      <w:r w:rsidRPr="00086DC4">
        <w:t xml:space="preserve"> les supports d’information amovibles (support USB, disque Dur amovible, …) devront avoir été balayés en présence d’un agent </w:t>
      </w:r>
      <w:r w:rsidR="000B3819">
        <w:t>de Numih France</w:t>
      </w:r>
      <w:r w:rsidRPr="00086DC4">
        <w:t xml:space="preserve"> par un antivirus à jour, et ce à chaque fois qu’ils doivent être utilisés ,sur les matériels </w:t>
      </w:r>
      <w:r w:rsidR="000B3819">
        <w:t>de Numih France</w:t>
      </w:r>
      <w:r w:rsidRPr="00086DC4">
        <w:t>. Le Titulaire s’engage par ailleurs à suivre le même mode opératoire pour l’utilisation de tels supports sur son propre matériel ;</w:t>
      </w:r>
    </w:p>
    <w:p w14:paraId="7ABDDB6B" w14:textId="77777777" w:rsidR="002442E3" w:rsidRPr="00086DC4" w:rsidRDefault="002442E3" w:rsidP="000B3819">
      <w:pPr>
        <w:pStyle w:val="Paragraphedeliste"/>
        <w:numPr>
          <w:ilvl w:val="0"/>
          <w:numId w:val="13"/>
        </w:numPr>
      </w:pPr>
      <w:proofErr w:type="gramStart"/>
      <w:r w:rsidRPr="00086DC4">
        <w:t>signaler</w:t>
      </w:r>
      <w:proofErr w:type="gramEnd"/>
      <w:r w:rsidRPr="00086DC4">
        <w:t xml:space="preserve"> les failles de sécurité des applicatifs fournis ;</w:t>
      </w:r>
    </w:p>
    <w:p w14:paraId="609783B1" w14:textId="77777777" w:rsidR="00923552" w:rsidRDefault="002442E3" w:rsidP="000B3819">
      <w:pPr>
        <w:pStyle w:val="Paragraphedeliste"/>
        <w:numPr>
          <w:ilvl w:val="0"/>
          <w:numId w:val="13"/>
        </w:numPr>
      </w:pPr>
      <w:proofErr w:type="gramStart"/>
      <w:r w:rsidRPr="00086DC4">
        <w:t>respecter</w:t>
      </w:r>
      <w:proofErr w:type="gramEnd"/>
      <w:r w:rsidRPr="00086DC4">
        <w:t xml:space="preserve"> l’ensemble des règles </w:t>
      </w:r>
      <w:r w:rsidR="00BB1A15" w:rsidRPr="00086DC4">
        <w:t xml:space="preserve">de sécurité définies dans le CCTP ou cahier des charges du marché et à défaut les bonnes pratiques concernant : </w:t>
      </w:r>
    </w:p>
    <w:p w14:paraId="2FA405D4" w14:textId="77777777" w:rsidR="002442E3" w:rsidRPr="00086DC4" w:rsidRDefault="002442E3" w:rsidP="000B3819">
      <w:pPr>
        <w:pStyle w:val="Paragraphedeliste"/>
        <w:numPr>
          <w:ilvl w:val="1"/>
          <w:numId w:val="13"/>
        </w:numPr>
      </w:pPr>
      <w:r w:rsidRPr="00086DC4">
        <w:t>la gestion de configuration ;</w:t>
      </w:r>
    </w:p>
    <w:p w14:paraId="42805867"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la sécurité physique ;</w:t>
      </w:r>
    </w:p>
    <w:p w14:paraId="50CC3EB5" w14:textId="77777777" w:rsidR="001209EA" w:rsidRPr="00086DC4" w:rsidRDefault="002442E3" w:rsidP="000B3819">
      <w:pPr>
        <w:pStyle w:val="Paragraphedeliste"/>
        <w:numPr>
          <w:ilvl w:val="1"/>
          <w:numId w:val="13"/>
        </w:numPr>
      </w:pPr>
      <w:r w:rsidRPr="00086DC4">
        <w:t xml:space="preserve">la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468E970C" w14:textId="77777777" w:rsidR="00E92F64" w:rsidRPr="00086DC4" w:rsidRDefault="00E92F64" w:rsidP="000B3819">
      <w:pPr>
        <w:pStyle w:val="Paragraphedeliste"/>
        <w:numPr>
          <w:ilvl w:val="1"/>
          <w:numId w:val="13"/>
        </w:numPr>
      </w:pPr>
      <w:r w:rsidRPr="00086DC4">
        <w:t>la maîtrise des accès (contrôle d’accès au réseau, authentification des utilisateurs, droits d’accès) ;</w:t>
      </w:r>
    </w:p>
    <w:p w14:paraId="67457369" w14:textId="77777777" w:rsidR="00E92F64" w:rsidRPr="00086DC4" w:rsidRDefault="00E92F64" w:rsidP="000B3819">
      <w:pPr>
        <w:pStyle w:val="Paragraphedeliste"/>
        <w:numPr>
          <w:ilvl w:val="1"/>
          <w:numId w:val="13"/>
        </w:numPr>
      </w:pPr>
      <w:r w:rsidRPr="00086DC4">
        <w:t>la maîtrise de la conformité ;</w:t>
      </w:r>
    </w:p>
    <w:p w14:paraId="6E696AFE" w14:textId="77777777" w:rsidR="00E92F64" w:rsidRPr="00086DC4" w:rsidRDefault="00E92F64" w:rsidP="000B3819">
      <w:pPr>
        <w:pStyle w:val="Paragraphedeliste"/>
        <w:numPr>
          <w:ilvl w:val="0"/>
          <w:numId w:val="14"/>
        </w:numPr>
      </w:pPr>
      <w:r w:rsidRPr="00086DC4">
        <w:t>respecter les bonnes pratiques de développement logiciel :</w:t>
      </w:r>
    </w:p>
    <w:p w14:paraId="5D3A8909" w14:textId="77777777" w:rsidR="00E92F64" w:rsidRPr="00086DC4" w:rsidRDefault="00E92F64" w:rsidP="000B3819">
      <w:pPr>
        <w:pStyle w:val="Paragraphedeliste"/>
        <w:numPr>
          <w:ilvl w:val="0"/>
          <w:numId w:val="15"/>
        </w:numPr>
      </w:pPr>
      <w:r w:rsidRPr="00086DC4">
        <w:t>progiciels de type « application ou service web » : respect du guide pratique PGSSI-S « Règles pour la mise en place d’un accès web au SIS pour des tiers » ;</w:t>
      </w:r>
    </w:p>
    <w:p w14:paraId="29A7F45D" w14:textId="77777777" w:rsidR="00E92F64" w:rsidRPr="00086DC4" w:rsidRDefault="00E92F64" w:rsidP="000B3819">
      <w:pPr>
        <w:pStyle w:val="Paragraphedeliste"/>
        <w:numPr>
          <w:ilvl w:val="0"/>
          <w:numId w:val="15"/>
        </w:numPr>
      </w:pPr>
      <w:r w:rsidRPr="00086DC4">
        <w:t>OWSAP, ANSSI ;</w:t>
      </w:r>
    </w:p>
    <w:p w14:paraId="2B566250" w14:textId="77777777" w:rsidR="00E92F64" w:rsidRPr="00086DC4" w:rsidRDefault="00E92F64" w:rsidP="000B3819">
      <w:pPr>
        <w:pStyle w:val="Paragraphedeliste"/>
        <w:numPr>
          <w:ilvl w:val="0"/>
          <w:numId w:val="15"/>
        </w:numPr>
      </w:pPr>
      <w:r w:rsidRPr="00086DC4">
        <w:t>Autres progiciels ;</w:t>
      </w:r>
    </w:p>
    <w:p w14:paraId="2C065854" w14:textId="77777777" w:rsidR="00E92F64" w:rsidRPr="00086DC4" w:rsidRDefault="00E92F64" w:rsidP="000B3819">
      <w:pPr>
        <w:pStyle w:val="Paragraphedeliste"/>
        <w:numPr>
          <w:ilvl w:val="0"/>
          <w:numId w:val="14"/>
        </w:numPr>
      </w:pPr>
      <w:r w:rsidRPr="00086DC4">
        <w:t xml:space="preserve">Fournir une fonctionnalité de récupération par </w:t>
      </w:r>
      <w:r w:rsidR="000B3819">
        <w:t>Numih France</w:t>
      </w:r>
      <w:r w:rsidRPr="00086DC4">
        <w:t xml:space="preserve"> des données conservées par l’équipement connecté pour le réutiliser dans un dispositif différent en fin de marché.</w:t>
      </w:r>
    </w:p>
    <w:p w14:paraId="0A774A03" w14:textId="77777777" w:rsidR="00591763" w:rsidRPr="00086DC4" w:rsidRDefault="00591763" w:rsidP="00112338"/>
    <w:p w14:paraId="1D5F111C"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6320259A" w14:textId="77777777" w:rsidR="00112338" w:rsidRPr="00086DC4" w:rsidRDefault="00505584" w:rsidP="00E90A70">
      <w:r w:rsidRPr="00086DC4">
        <w:t xml:space="preserve">En particulier, la documentation explicitant tous les flux échangés (entrants et sortants, applicatif mais aussi de maintenance, de statistiques, de mise à jour, d’administration distante, </w:t>
      </w:r>
      <w:proofErr w:type="spellStart"/>
      <w:r w:rsidRPr="00086DC4">
        <w:t>etc</w:t>
      </w:r>
      <w:proofErr w:type="spellEnd"/>
      <w:r w:rsidRPr="00086DC4">
        <w:t>), et les dispositifs de contrôle d’accès et de maintien en condition de sécurité.</w:t>
      </w:r>
    </w:p>
    <w:p w14:paraId="634F7B41"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7B38658B" w14:textId="77777777" w:rsidR="003E408B" w:rsidRPr="00086DC4" w:rsidRDefault="003E408B" w:rsidP="00E90A70">
      <w:pPr>
        <w:pStyle w:val="Titre3"/>
      </w:pPr>
      <w:bookmarkStart w:id="22" w:name="_Toc157587061"/>
      <w:r w:rsidRPr="00086DC4">
        <w:t>Maintien en condition de sécurité</w:t>
      </w:r>
      <w:bookmarkEnd w:id="22"/>
    </w:p>
    <w:p w14:paraId="3D9C8C25"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39B92AA7"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0FA61FE3"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73220B6C"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7C1D24C5" w14:textId="77777777" w:rsidR="00E92F64" w:rsidRPr="00086DC4" w:rsidRDefault="00E92F64">
      <w:pPr>
        <w:pStyle w:val="Titre2"/>
      </w:pPr>
      <w:bookmarkStart w:id="23" w:name="_Toc157587062"/>
      <w:r w:rsidRPr="00086DC4">
        <w:t>Interventions à distance</w:t>
      </w:r>
      <w:bookmarkEnd w:id="23"/>
    </w:p>
    <w:p w14:paraId="05188132"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r w:rsidR="000B3819">
        <w:t>Numih France</w:t>
      </w:r>
      <w:r w:rsidRPr="00086DC4">
        <w:t>.</w:t>
      </w:r>
    </w:p>
    <w:p w14:paraId="182116BC" w14:textId="77777777" w:rsidR="00E92F64" w:rsidRPr="00086DC4" w:rsidRDefault="00E92F64" w:rsidP="00E92F64"/>
    <w:p w14:paraId="4871ED48"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55A8CBD4" w14:textId="77777777" w:rsidR="00F434B9" w:rsidRPr="00086DC4" w:rsidRDefault="00F434B9" w:rsidP="000B3819">
      <w:pPr>
        <w:pStyle w:val="Paragraphedeliste"/>
        <w:numPr>
          <w:ilvl w:val="0"/>
          <w:numId w:val="14"/>
        </w:numPr>
      </w:pPr>
      <w:r w:rsidRPr="00086DC4">
        <w:t>s’assurer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47A07AB4" w14:textId="77777777" w:rsidR="00E92F64" w:rsidRPr="00086DC4" w:rsidRDefault="0059181F" w:rsidP="000B3819">
      <w:pPr>
        <w:pStyle w:val="Paragraphedeliste"/>
        <w:numPr>
          <w:ilvl w:val="0"/>
          <w:numId w:val="14"/>
        </w:numPr>
      </w:pPr>
      <w:proofErr w:type="gramStart"/>
      <w:r w:rsidRPr="00086DC4">
        <w:t>o</w:t>
      </w:r>
      <w:r w:rsidR="00E92F64" w:rsidRPr="00086DC4">
        <w:t>btenir</w:t>
      </w:r>
      <w:proofErr w:type="gramEnd"/>
      <w:r w:rsidR="00E92F64" w:rsidRPr="00086DC4">
        <w:t xml:space="preserve"> l’accord préalable </w:t>
      </w:r>
      <w:r w:rsidR="000B3819">
        <w:t>de Numih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72901A70" w14:textId="77777777" w:rsidR="0059181F" w:rsidRPr="00086DC4" w:rsidRDefault="0059181F" w:rsidP="000B3819">
      <w:pPr>
        <w:pStyle w:val="Paragraphedeliste"/>
        <w:numPr>
          <w:ilvl w:val="0"/>
          <w:numId w:val="14"/>
        </w:numPr>
      </w:pPr>
      <w:proofErr w:type="gramStart"/>
      <w:r w:rsidRPr="00086DC4">
        <w:t>prendre</w:t>
      </w:r>
      <w:proofErr w:type="gramEnd"/>
      <w:r w:rsidRPr="00086DC4">
        <w:t xml:space="preserve"> toute disposition permettant </w:t>
      </w:r>
      <w:r w:rsidR="000B3819">
        <w:t>à Numih France</w:t>
      </w:r>
      <w:r w:rsidRPr="00086DC4">
        <w:t xml:space="preserve"> d’identifier la provenance de chaque intervention extérieure ;</w:t>
      </w:r>
    </w:p>
    <w:p w14:paraId="1D532CBB" w14:textId="77777777" w:rsidR="0059181F" w:rsidRPr="00086DC4" w:rsidRDefault="0059181F" w:rsidP="000B3819">
      <w:pPr>
        <w:pStyle w:val="Paragraphedeliste"/>
        <w:numPr>
          <w:ilvl w:val="0"/>
          <w:numId w:val="14"/>
        </w:numPr>
      </w:pPr>
      <w:r w:rsidRPr="00086DC4">
        <w:t xml:space="preserve">transmettre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1AE7C718" w14:textId="77777777" w:rsidR="0059181F" w:rsidRPr="00086DC4" w:rsidRDefault="0059181F" w:rsidP="000B3819">
      <w:pPr>
        <w:pStyle w:val="Paragraphedeliste"/>
        <w:numPr>
          <w:ilvl w:val="0"/>
          <w:numId w:val="14"/>
        </w:numPr>
      </w:pPr>
      <w:r w:rsidRPr="00086DC4">
        <w:t xml:space="preserve">s’assurer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48CDB04C" w14:textId="77777777" w:rsidR="00F434B9" w:rsidRPr="00086DC4" w:rsidRDefault="00F434B9" w:rsidP="000B3819">
      <w:pPr>
        <w:pStyle w:val="Paragraphedeliste"/>
        <w:numPr>
          <w:ilvl w:val="0"/>
          <w:numId w:val="14"/>
        </w:numPr>
      </w:pPr>
      <w:r w:rsidRPr="00086DC4">
        <w:t>assurer de façon générale la protection contre tout accès non autorisé par tous les moyens adéquats (protection périmétrique, protection physique …) ;</w:t>
      </w:r>
    </w:p>
    <w:p w14:paraId="15F11F84" w14:textId="77777777" w:rsidR="00822041" w:rsidRPr="00086DC4" w:rsidRDefault="00822041" w:rsidP="000B3819">
      <w:pPr>
        <w:pStyle w:val="Paragraphedeliste"/>
        <w:numPr>
          <w:ilvl w:val="0"/>
          <w:numId w:val="14"/>
        </w:numPr>
      </w:pPr>
      <w:r w:rsidRPr="00086DC4">
        <w:t xml:space="preserve">ne pas se connecter </w:t>
      </w:r>
      <w:r w:rsidR="001E11D8" w:rsidRPr="00086DC4">
        <w:t xml:space="preserve">simultanément </w:t>
      </w:r>
      <w:r w:rsidRPr="00086DC4">
        <w:t>à des sources potentiellement compromettantes telles qu’Internet, autres réseaux d’accès distant, … ;</w:t>
      </w:r>
    </w:p>
    <w:p w14:paraId="5E52BE81" w14:textId="77777777" w:rsidR="00822041" w:rsidRPr="00086DC4" w:rsidRDefault="00822041" w:rsidP="000B3819">
      <w:pPr>
        <w:pStyle w:val="Paragraphedeliste"/>
        <w:numPr>
          <w:ilvl w:val="0"/>
          <w:numId w:val="14"/>
        </w:numPr>
      </w:pPr>
      <w:r w:rsidRPr="00086DC4">
        <w:t>respecter l’ensemble des règles décrites dans le corpus documentaire de la PGSSI-S de l’ASIP Santé pour les interventions à distance sur les Systèmes d’Information de Santé (v1.0) et en particulier mettre en œuvre les éléments de sécurité suivants :</w:t>
      </w:r>
    </w:p>
    <w:p w14:paraId="27633381" w14:textId="77777777" w:rsidR="00822041" w:rsidRPr="00086DC4" w:rsidRDefault="00822041" w:rsidP="000B3819">
      <w:pPr>
        <w:pStyle w:val="Paragraphedeliste"/>
        <w:numPr>
          <w:ilvl w:val="0"/>
          <w:numId w:val="16"/>
        </w:numPr>
      </w:pPr>
      <w:r w:rsidRPr="00086DC4">
        <w:t>l’intervention est encadrée par un règlement ;</w:t>
      </w:r>
    </w:p>
    <w:p w14:paraId="23BBB122" w14:textId="77777777" w:rsidR="00822041" w:rsidRPr="00086DC4" w:rsidRDefault="00822041" w:rsidP="000B3819">
      <w:pPr>
        <w:pStyle w:val="Paragraphedeliste"/>
        <w:numPr>
          <w:ilvl w:val="0"/>
          <w:numId w:val="16"/>
        </w:numPr>
      </w:pPr>
      <w:r w:rsidRPr="00086DC4">
        <w:t>le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728733F3" w14:textId="77777777" w:rsidR="00822041" w:rsidRPr="00086DC4" w:rsidRDefault="00822041" w:rsidP="000B3819">
      <w:pPr>
        <w:pStyle w:val="Paragraphedeliste"/>
        <w:numPr>
          <w:ilvl w:val="0"/>
          <w:numId w:val="16"/>
        </w:numPr>
      </w:pPr>
      <w:r w:rsidRPr="00086DC4">
        <w:t>le Titulaire est tenu de signaler sans délai tout changement relatif à sa situation administrative (rachat, fusion, liquidation …) ;</w:t>
      </w:r>
    </w:p>
    <w:p w14:paraId="47E0DFDF" w14:textId="77777777" w:rsidR="00822041" w:rsidRPr="00086DC4" w:rsidRDefault="00822041" w:rsidP="000B3819">
      <w:pPr>
        <w:pStyle w:val="Paragraphedeliste"/>
        <w:numPr>
          <w:ilvl w:val="0"/>
          <w:numId w:val="16"/>
        </w:numPr>
      </w:pPr>
      <w:r w:rsidRPr="00086DC4">
        <w:t>assurer la sécurité de sa plateforme d’intervention à distance, tant d’un point de vue accessibilité que protection des données et des logiciels ;</w:t>
      </w:r>
    </w:p>
    <w:p w14:paraId="18F94BC0" w14:textId="77777777" w:rsidR="00822041" w:rsidRPr="00086DC4" w:rsidRDefault="00822041" w:rsidP="000B3819">
      <w:pPr>
        <w:pStyle w:val="Paragraphedeliste"/>
        <w:numPr>
          <w:ilvl w:val="0"/>
          <w:numId w:val="16"/>
        </w:numPr>
      </w:pPr>
      <w:r w:rsidRPr="00086DC4">
        <w:t>restreindre les accès logiques des postes d’intervention aux seules personnes autorisées ;</w:t>
      </w:r>
    </w:p>
    <w:p w14:paraId="2EDBC125" w14:textId="77777777" w:rsidR="00822041" w:rsidRPr="00086DC4" w:rsidRDefault="00822041" w:rsidP="000B3819">
      <w:pPr>
        <w:pStyle w:val="Paragraphedeliste"/>
        <w:numPr>
          <w:ilvl w:val="0"/>
          <w:numId w:val="16"/>
        </w:numPr>
      </w:pPr>
      <w:r w:rsidRPr="00086DC4">
        <w:t>être en mesure de déterminer en toute circonstance l’identité de toute personne qui se connecte ou s’est connecté sur la platefor</w:t>
      </w:r>
      <w:r w:rsidR="00E26D4E" w:rsidRPr="00086DC4">
        <w:t>me et en assurer la traçabilité ;</w:t>
      </w:r>
    </w:p>
    <w:p w14:paraId="3F8D6B5A" w14:textId="77777777" w:rsidR="00E26D4E" w:rsidRPr="00086DC4" w:rsidRDefault="00E26D4E" w:rsidP="000B3819">
      <w:pPr>
        <w:pStyle w:val="Paragraphedeliste"/>
        <w:numPr>
          <w:ilvl w:val="0"/>
          <w:numId w:val="16"/>
        </w:numPr>
      </w:pPr>
      <w:r w:rsidRPr="00086DC4">
        <w:t>mettre en œuvre des moyens et des procédures conformes aux règles de l’art pour lutter contre les incidents pouvant affecter la sécurité du SI , de ses informations ou la sécurité de l’intervention elle-même ;</w:t>
      </w:r>
    </w:p>
    <w:p w14:paraId="2F5C3D67" w14:textId="77777777" w:rsidR="00E26D4E" w:rsidRPr="00086DC4" w:rsidRDefault="00E26D4E" w:rsidP="000B3819">
      <w:pPr>
        <w:pStyle w:val="Paragraphedeliste"/>
        <w:numPr>
          <w:ilvl w:val="0"/>
          <w:numId w:val="16"/>
        </w:numPr>
      </w:pPr>
      <w:r w:rsidRPr="00086DC4">
        <w:t>établir un Plan d’Assurance Sécurité (PAS) qui décrit les dispositions de sécurité que le Titulaire met en œuvre pour exécuter ses prestations (ou fait référence à une documentation consultable par les responsables du SI) ;</w:t>
      </w:r>
    </w:p>
    <w:p w14:paraId="00AC6CDE" w14:textId="77777777" w:rsidR="00E26D4E" w:rsidRPr="00086DC4" w:rsidRDefault="00E26D4E" w:rsidP="000B3819">
      <w:pPr>
        <w:pStyle w:val="Paragraphedeliste"/>
        <w:numPr>
          <w:ilvl w:val="0"/>
          <w:numId w:val="16"/>
        </w:numPr>
      </w:pPr>
      <w:r w:rsidRPr="00086DC4">
        <w:t>définir avec les responsables du SI les modalités pratiques permettant la bonne réalisation de l’intervention à distance.</w:t>
      </w:r>
    </w:p>
    <w:p w14:paraId="71D928F5" w14:textId="77777777" w:rsidR="00F4188E" w:rsidRPr="00086DC4" w:rsidRDefault="00F4188E" w:rsidP="00886D13">
      <w:pPr>
        <w:pStyle w:val="Paragraphedeliste"/>
        <w:ind w:left="0"/>
      </w:pPr>
    </w:p>
    <w:p w14:paraId="33053492"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r w:rsidR="000B3819">
        <w:t>Numih France</w:t>
      </w:r>
      <w:r w:rsidRPr="00086DC4">
        <w:t xml:space="preserve"> doit disposer sans délai de l’historique nominatif de cet accès générique (utilisateur de l’accès générique, dates et heures de connexion, durée de connexion et pour quelles actions).</w:t>
      </w:r>
    </w:p>
    <w:p w14:paraId="69BE83E7" w14:textId="77777777" w:rsidR="00E26D4E" w:rsidRPr="00086DC4" w:rsidRDefault="00E26D4E" w:rsidP="00886D13">
      <w:pPr>
        <w:pStyle w:val="Paragraphedeliste"/>
        <w:ind w:left="0"/>
      </w:pPr>
    </w:p>
    <w:p w14:paraId="4CD71DF8"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73A57FE4" w14:textId="77777777" w:rsidR="00384041" w:rsidRPr="00086DC4" w:rsidRDefault="00D86B57" w:rsidP="00E90A70">
      <w:pPr>
        <w:pStyle w:val="Titre3"/>
      </w:pPr>
      <w:bookmarkStart w:id="25" w:name="_Toc157587064"/>
      <w:r w:rsidRPr="00086DC4">
        <w:t xml:space="preserve">Hébergement </w:t>
      </w:r>
      <w:r w:rsidR="000B3819">
        <w:t>à Numih France</w:t>
      </w:r>
      <w:bookmarkEnd w:id="25"/>
      <w:r w:rsidR="00384041" w:rsidRPr="00086DC4">
        <w:t xml:space="preserve"> </w:t>
      </w:r>
    </w:p>
    <w:p w14:paraId="2F285500"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3951AE8D" w14:textId="77777777" w:rsidR="00EE0E15" w:rsidRPr="00086DC4" w:rsidRDefault="00EE0E15" w:rsidP="000B3819">
      <w:pPr>
        <w:pStyle w:val="Paragraphedeliste"/>
        <w:numPr>
          <w:ilvl w:val="0"/>
          <w:numId w:val="17"/>
        </w:numPr>
      </w:pPr>
      <w:r w:rsidRPr="00086DC4">
        <w:t>l’architecture de l’infrastructure des centres informatiques est conçue de façon à satisfaire l’ensemble des besoins en disponibilité, confidentialité, traçabilité et intégrité ;</w:t>
      </w:r>
    </w:p>
    <w:p w14:paraId="0DA230FD" w14:textId="77777777" w:rsidR="00EE0E15" w:rsidRPr="00086DC4" w:rsidRDefault="00EE0E15" w:rsidP="000B3819">
      <w:pPr>
        <w:pStyle w:val="Paragraphedeliste"/>
        <w:numPr>
          <w:ilvl w:val="0"/>
          <w:numId w:val="17"/>
        </w:numPr>
      </w:pPr>
      <w:r w:rsidRPr="00086DC4">
        <w:t>le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223E249E"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à Numih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450F788C"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7D9060B5" w14:textId="77777777" w:rsidR="00CB19A5" w:rsidRPr="00086DC4" w:rsidRDefault="00CB19A5" w:rsidP="00CB19A5"/>
    <w:p w14:paraId="26DAF565" w14:textId="77777777" w:rsidR="00CB19A5" w:rsidRPr="00086DC4" w:rsidRDefault="00CB19A5" w:rsidP="00CB19A5">
      <w:r w:rsidRPr="00086DC4">
        <w:t>L’accès par les utilisateurs du Titulaire aux services et informations du SI-</w:t>
      </w:r>
      <w:r w:rsidR="00DB14B3" w:rsidRPr="00DB14B3">
        <w:t xml:space="preserve"> </w:t>
      </w:r>
      <w:proofErr w:type="spellStart"/>
      <w:r w:rsidR="00DB14B3" w:rsidRPr="00DB14B3">
        <w:t>DonnéesSanté</w:t>
      </w:r>
      <w:proofErr w:type="spellEnd"/>
      <w:r w:rsidRPr="00086DC4">
        <w:t xml:space="preserve"> doit être strictement limité au périmètre des missions confiées dans le cadre du marché. </w:t>
      </w:r>
    </w:p>
    <w:p w14:paraId="3904DE10" w14:textId="77777777" w:rsidR="00CB19A5" w:rsidRPr="00086DC4" w:rsidRDefault="00CB19A5" w:rsidP="008C0916"/>
    <w:p w14:paraId="0AC7D266" w14:textId="77777777" w:rsidR="008C0916" w:rsidRPr="00086DC4" w:rsidRDefault="008C0916" w:rsidP="008C0916">
      <w:r w:rsidRPr="00086DC4">
        <w:t>A ce titre, le Titulaire s’interdit :</w:t>
      </w:r>
    </w:p>
    <w:p w14:paraId="2EDF4A94" w14:textId="77777777" w:rsidR="008C0916" w:rsidRPr="00086DC4" w:rsidRDefault="008C0916" w:rsidP="000B3819">
      <w:pPr>
        <w:pStyle w:val="Paragraphedeliste"/>
        <w:numPr>
          <w:ilvl w:val="0"/>
          <w:numId w:val="5"/>
        </w:numPr>
      </w:pPr>
      <w:r w:rsidRPr="00086DC4">
        <w:t xml:space="preserve">d’accéder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473CDA18" w14:textId="77777777" w:rsidR="008C0916" w:rsidRPr="00086DC4" w:rsidRDefault="008C0916" w:rsidP="000B3819">
      <w:pPr>
        <w:pStyle w:val="Paragraphedeliste"/>
        <w:numPr>
          <w:ilvl w:val="0"/>
          <w:numId w:val="5"/>
        </w:numPr>
      </w:pPr>
      <w:r w:rsidRPr="00086DC4">
        <w:t>d’accéder à des données détenues par des utilisateurs extérieurs à ses services, quand bien même ces données n’auraient pas expressément été protégées.</w:t>
      </w:r>
    </w:p>
    <w:p w14:paraId="0487ABC1" w14:textId="77777777" w:rsidR="00701AE6" w:rsidRPr="00086DC4" w:rsidRDefault="0095510C" w:rsidP="00701AE6">
      <w:pPr>
        <w:pStyle w:val="Titre3"/>
      </w:pPr>
      <w:bookmarkStart w:id="26" w:name="_Toc157587065"/>
      <w:r w:rsidRPr="00086DC4">
        <w:t xml:space="preserve">Hébergement hors </w:t>
      </w:r>
      <w:r w:rsidR="000B3819">
        <w:t>Numih France</w:t>
      </w:r>
      <w:bookmarkEnd w:id="26"/>
    </w:p>
    <w:p w14:paraId="63D4C734" w14:textId="77777777" w:rsidR="0095510C" w:rsidRPr="00086DC4" w:rsidRDefault="0095510C" w:rsidP="00701AE6">
      <w:r w:rsidRPr="00086DC4">
        <w:t xml:space="preserve">Le titulaire devra apporter toutes les preuves de la sécurité du site d’hébergement de la solution et du respect des droits des personnes. Il s’agit en particulier du respect des textes et des règlements en vigueur relatifs à l’hébergement (certifications HDS, 27001, RGS, </w:t>
      </w:r>
      <w:proofErr w:type="gramStart"/>
      <w:r w:rsidRPr="00086DC4">
        <w:t>RGPD,…</w:t>
      </w:r>
      <w:proofErr w:type="gramEnd"/>
      <w:r w:rsidRPr="00086DC4">
        <w:t>.</w:t>
      </w:r>
      <w:r w:rsidR="00545477" w:rsidRPr="00086DC4">
        <w:t>cf. Article 4. Règlementation en vigueur)</w:t>
      </w:r>
      <w:r w:rsidRPr="00086DC4">
        <w:t>.</w:t>
      </w:r>
    </w:p>
    <w:p w14:paraId="74EB09A7" w14:textId="77777777" w:rsidR="00701AE6" w:rsidRPr="00086DC4" w:rsidRDefault="00701AE6" w:rsidP="00701AE6">
      <w:r w:rsidRPr="00086DC4">
        <w:t>A première demande, le candidat ou titulaire identifie tous les prestataires techniques hébergeant ou stockant les données et leurs copies, utilisées ou échangées en cours de marché ainsi que leur localisation.</w:t>
      </w:r>
    </w:p>
    <w:p w14:paraId="77DE3DDB" w14:textId="77777777" w:rsidR="00EE0E15" w:rsidRPr="00086DC4" w:rsidRDefault="00EE0E15">
      <w:pPr>
        <w:pStyle w:val="Titre2"/>
      </w:pPr>
      <w:bookmarkStart w:id="27" w:name="_Toc157587066"/>
      <w:r w:rsidRPr="00086DC4">
        <w:t>Destruction des données</w:t>
      </w:r>
      <w:bookmarkEnd w:id="27"/>
    </w:p>
    <w:p w14:paraId="23F7F3DF"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7A53687B" w14:textId="77777777" w:rsidR="0083478F" w:rsidRDefault="0083478F" w:rsidP="0083478F">
      <w:r>
        <w:t>S’engage à respecter, de façon absolue, les obligations suivantes :</w:t>
      </w:r>
    </w:p>
    <w:p w14:paraId="6CDC38E8" w14:textId="77777777" w:rsidR="0083478F" w:rsidRPr="003D36AC" w:rsidRDefault="0083478F" w:rsidP="000B3819">
      <w:pPr>
        <w:numPr>
          <w:ilvl w:val="0"/>
          <w:numId w:val="21"/>
        </w:numPr>
      </w:pPr>
      <w:proofErr w:type="gramStart"/>
      <w:r w:rsidRPr="003D36AC">
        <w:t>doit</w:t>
      </w:r>
      <w:proofErr w:type="gramEnd"/>
      <w:r w:rsidRPr="003D36AC">
        <w:t xml:space="preserve"> veiller à ce qu’à l’issue de chaque intervention à distance, les données résiduelles (fichiers temporaires, ou zones de mémoire vive) en provenance du SI de santé hébergé </w:t>
      </w:r>
      <w:r w:rsidR="000B3819">
        <w:t xml:space="preserve">à Numih </w:t>
      </w:r>
      <w:proofErr w:type="spellStart"/>
      <w:r w:rsidR="000B3819">
        <w:t>France</w:t>
      </w:r>
      <w:r>
        <w:t>SIB</w:t>
      </w:r>
      <w:proofErr w:type="spellEnd"/>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578010CB" w14:textId="77777777" w:rsidR="0083478F" w:rsidRPr="0083478F" w:rsidRDefault="0083478F" w:rsidP="000B3819">
      <w:pPr>
        <w:numPr>
          <w:ilvl w:val="0"/>
          <w:numId w:val="21"/>
        </w:numPr>
      </w:pPr>
      <w:proofErr w:type="gramStart"/>
      <w:r w:rsidRPr="003D36AC">
        <w:t>en</w:t>
      </w:r>
      <w:proofErr w:type="gramEnd"/>
      <w:r w:rsidRPr="003D36AC">
        <w:t xml:space="preserve"> fin de contrat de procéder à la destruction de tous fichiers manuels ou informatisés stockant les informations propriété </w:t>
      </w:r>
      <w:r w:rsidR="000B3819">
        <w:t>de Numih France</w:t>
      </w:r>
      <w:r w:rsidRPr="003D36AC">
        <w:t xml:space="preserve"> ; et/ou à restituer intégralement les supports d’informations.</w:t>
      </w:r>
    </w:p>
    <w:p w14:paraId="671126F7" w14:textId="77777777" w:rsidR="003F6D74" w:rsidRPr="00086DC4" w:rsidRDefault="003F6D74">
      <w:pPr>
        <w:pStyle w:val="Titre2"/>
      </w:pPr>
      <w:bookmarkStart w:id="28" w:name="_Toc157587067"/>
      <w:r w:rsidRPr="00086DC4">
        <w:t>Développements réalisés par le Titulaire</w:t>
      </w:r>
      <w:bookmarkEnd w:id="28"/>
    </w:p>
    <w:p w14:paraId="1810CF2A" w14:textId="77777777" w:rsidR="003F6D74" w:rsidRPr="00086DC4" w:rsidRDefault="003F6D74" w:rsidP="00EE0E15">
      <w:r w:rsidRPr="00086DC4">
        <w:t>Si le Titulaire est amené à exécuter des prestations de développement dans le cadre de l’exécution du marché, il s’engage à :</w:t>
      </w:r>
    </w:p>
    <w:p w14:paraId="57E83448" w14:textId="77777777" w:rsidR="003F6D74" w:rsidRPr="00086DC4" w:rsidRDefault="00D50712" w:rsidP="000B3819">
      <w:pPr>
        <w:pStyle w:val="Paragraphedeliste"/>
        <w:numPr>
          <w:ilvl w:val="0"/>
          <w:numId w:val="18"/>
        </w:numPr>
      </w:pPr>
      <w:r w:rsidRPr="00086DC4">
        <w:t>former ses développeurs sur le développement sécurisé et sur les vulnérabilités classiques ;</w:t>
      </w:r>
    </w:p>
    <w:p w14:paraId="022A8693" w14:textId="77777777" w:rsidR="00D50712" w:rsidRPr="00086DC4" w:rsidRDefault="00D50712" w:rsidP="000B3819">
      <w:pPr>
        <w:pStyle w:val="Paragraphedeliste"/>
        <w:numPr>
          <w:ilvl w:val="0"/>
          <w:numId w:val="18"/>
        </w:numPr>
      </w:pPr>
      <w:r w:rsidRPr="00086DC4">
        <w:t>utiliser des outils permettant de minimiser les erreurs introduites durant le développement (outils d’analyse statique de code, utilisation de bibliothèques réputées pour leur sécurité, …) ;</w:t>
      </w:r>
    </w:p>
    <w:p w14:paraId="347975C4" w14:textId="77777777" w:rsidR="00D50712" w:rsidRPr="00086DC4" w:rsidRDefault="00D50712" w:rsidP="000B3819">
      <w:pPr>
        <w:pStyle w:val="Paragraphedeliste"/>
        <w:numPr>
          <w:ilvl w:val="0"/>
          <w:numId w:val="18"/>
        </w:numPr>
      </w:pPr>
      <w:r w:rsidRPr="00086DC4">
        <w:t>produire la documentation technique décrivant l’implantation des protections développées (gestion de l’authentification, stockage des mots de passe, gestion des droits, chiffrement …) ;</w:t>
      </w:r>
    </w:p>
    <w:p w14:paraId="32A7BB2B" w14:textId="77777777" w:rsidR="00D50712" w:rsidRPr="00086DC4" w:rsidRDefault="00D50712" w:rsidP="000B3819">
      <w:pPr>
        <w:pStyle w:val="Paragraphedeliste"/>
        <w:numPr>
          <w:ilvl w:val="0"/>
          <w:numId w:val="18"/>
        </w:numPr>
      </w:pPr>
      <w:r w:rsidRPr="00086DC4">
        <w:t xml:space="preserve">respecter les normes de développement sécurisé, qu’elles soient propres au développeur, publiques </w:t>
      </w:r>
      <w:r w:rsidR="001209EA" w:rsidRPr="00086DC4">
        <w:t xml:space="preserve">(ex : OWASP, ANSSI) </w:t>
      </w:r>
      <w:r w:rsidRPr="00086DC4">
        <w:t>ou propres au commanditaire ;</w:t>
      </w:r>
    </w:p>
    <w:p w14:paraId="67C43EBB" w14:textId="77777777" w:rsidR="00D50712" w:rsidRPr="00086DC4" w:rsidRDefault="00D50712" w:rsidP="000B3819">
      <w:pPr>
        <w:pStyle w:val="Paragraphedeliste"/>
        <w:numPr>
          <w:ilvl w:val="0"/>
          <w:numId w:val="18"/>
        </w:numPr>
      </w:pPr>
      <w:r w:rsidRPr="00086DC4">
        <w:t>corriger, dans un temps raisonnable, les vulnérabilités introduites durant le développement et qui lui sont remontées, en incluant automatiquement les corrections des autres occurrences des mêmes erreurs de programmation ;</w:t>
      </w:r>
    </w:p>
    <w:p w14:paraId="6EA76B2A" w14:textId="77777777" w:rsidR="00D50712" w:rsidRPr="00086DC4" w:rsidRDefault="00D50712" w:rsidP="000B3819">
      <w:pPr>
        <w:pStyle w:val="Paragraphedeliste"/>
        <w:numPr>
          <w:ilvl w:val="0"/>
          <w:numId w:val="18"/>
        </w:numPr>
      </w:pPr>
      <w:proofErr w:type="gramStart"/>
      <w:r w:rsidRPr="00086DC4">
        <w:t>permettre</w:t>
      </w:r>
      <w:proofErr w:type="gramEnd"/>
      <w:r w:rsidRPr="00086DC4">
        <w:t xml:space="preserve"> </w:t>
      </w:r>
      <w:r w:rsidR="000B3819">
        <w:t>à Numih France</w:t>
      </w:r>
      <w:r w:rsidRPr="00086DC4">
        <w:t xml:space="preserve"> de réaliser ou faire réaliser par un prestataire désigné par lui un audit de la qualité du code pendant le développement.</w:t>
      </w:r>
    </w:p>
    <w:p w14:paraId="27C7254B" w14:textId="77777777" w:rsidR="00D50712" w:rsidRPr="00086DC4" w:rsidRDefault="00D50712">
      <w:pPr>
        <w:pStyle w:val="Titre2"/>
      </w:pPr>
      <w:bookmarkStart w:id="29" w:name="_Toc157587068"/>
      <w:r w:rsidRPr="00086DC4">
        <w:t>Protection des données de test</w:t>
      </w:r>
      <w:bookmarkEnd w:id="29"/>
    </w:p>
    <w:p w14:paraId="1DEE6B9D"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5EA336CE" w14:textId="77777777" w:rsidR="00D50712" w:rsidRPr="00086DC4" w:rsidRDefault="00D50712" w:rsidP="00D50712"/>
    <w:p w14:paraId="367A75B2"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130206FB" w14:textId="77777777" w:rsidR="00C4191C" w:rsidRPr="00086DC4" w:rsidRDefault="00C4191C" w:rsidP="000B3819">
      <w:pPr>
        <w:pStyle w:val="Paragraphedeliste"/>
        <w:numPr>
          <w:ilvl w:val="0"/>
          <w:numId w:val="19"/>
        </w:numPr>
      </w:pPr>
      <w:proofErr w:type="gramStart"/>
      <w:r w:rsidRPr="00086DC4">
        <w:t>sollicite</w:t>
      </w:r>
      <w:proofErr w:type="gramEnd"/>
      <w:r w:rsidRPr="00086DC4">
        <w:t xml:space="preserve"> un accord formel de la part </w:t>
      </w:r>
      <w:r w:rsidR="000B3819">
        <w:t>de Numih France</w:t>
      </w:r>
      <w:r w:rsidRPr="00086DC4">
        <w:t> ;</w:t>
      </w:r>
    </w:p>
    <w:p w14:paraId="4FD29271" w14:textId="77777777" w:rsidR="00C4191C" w:rsidRPr="00086DC4" w:rsidRDefault="00C4191C" w:rsidP="000B3819">
      <w:pPr>
        <w:pStyle w:val="Paragraphedeliste"/>
        <w:numPr>
          <w:ilvl w:val="0"/>
          <w:numId w:val="19"/>
        </w:numPr>
      </w:pPr>
      <w:r w:rsidRPr="00086DC4">
        <w:t xml:space="preserve">procède à l’identification nominatives </w:t>
      </w:r>
      <w:r w:rsidR="009B27DB" w:rsidRPr="00086DC4">
        <w:t>de son personnel</w:t>
      </w:r>
      <w:r w:rsidRPr="00086DC4">
        <w:t xml:space="preserve"> pouvant accéder à ces données ;</w:t>
      </w:r>
    </w:p>
    <w:p w14:paraId="5C48C8EC" w14:textId="77777777" w:rsidR="00C4191C" w:rsidRPr="00086DC4" w:rsidRDefault="00C4191C" w:rsidP="000B3819">
      <w:pPr>
        <w:pStyle w:val="Paragraphedeliste"/>
        <w:numPr>
          <w:ilvl w:val="0"/>
          <w:numId w:val="19"/>
        </w:numPr>
      </w:pPr>
      <w:r w:rsidRPr="00086DC4">
        <w:t>utilise ces données dans un environnement cloisonné.</w:t>
      </w:r>
    </w:p>
    <w:p w14:paraId="6F50F7B3" w14:textId="77777777" w:rsidR="00C4191C" w:rsidRPr="00086DC4" w:rsidRDefault="00C4191C" w:rsidP="00C4191C">
      <w:pPr>
        <w:pStyle w:val="Titre1"/>
      </w:pPr>
      <w:bookmarkStart w:id="30" w:name="_Toc157587069"/>
      <w:r w:rsidRPr="00086DC4">
        <w:t>Audits, traçabilité et contrôle</w:t>
      </w:r>
      <w:bookmarkEnd w:id="30"/>
    </w:p>
    <w:p w14:paraId="103B726F" w14:textId="77777777" w:rsidR="00C4191C" w:rsidRPr="00086DC4" w:rsidRDefault="000B3819" w:rsidP="00C4191C">
      <w:pPr>
        <w:rPr>
          <w:rFonts w:cs="Arial"/>
        </w:rPr>
      </w:pPr>
      <w:r>
        <w:rPr>
          <w:rFonts w:cs="Arial"/>
        </w:rPr>
        <w:t>Numih France</w:t>
      </w:r>
      <w:r w:rsidR="00C4191C" w:rsidRPr="00086DC4">
        <w:rPr>
          <w:rFonts w:cs="Arial"/>
        </w:rPr>
        <w:t xml:space="preserve"> se réserve la possibilité d'effectuer ou de faire effectuer des contrôles des dispositions de sécurité prises par le Titulaire dans le cadre de l’exécution des prestations. A ce titre, le Titulaire s’engage </w:t>
      </w:r>
      <w:r w:rsidR="009E5A4F" w:rsidRPr="00086DC4">
        <w:rPr>
          <w:rFonts w:cs="Arial"/>
        </w:rPr>
        <w:t xml:space="preserve">à fournir </w:t>
      </w:r>
      <w:r>
        <w:rPr>
          <w:rFonts w:cs="Arial"/>
        </w:rPr>
        <w:t>à Numih France</w:t>
      </w:r>
      <w:r w:rsidR="009E5A4F" w:rsidRPr="00086DC4">
        <w:rPr>
          <w:rFonts w:cs="Arial"/>
        </w:rPr>
        <w:t>, ou à toute personne qu’il aura mandatée, l’ensemble des éléments nécessaires aux vérifications (obligation de collaboration).</w:t>
      </w:r>
    </w:p>
    <w:p w14:paraId="53A1CF16" w14:textId="77777777" w:rsidR="00C4191C" w:rsidRPr="00086DC4" w:rsidRDefault="00C4191C" w:rsidP="00C4191C">
      <w:pPr>
        <w:rPr>
          <w:rFonts w:cs="Arial"/>
        </w:rPr>
      </w:pPr>
    </w:p>
    <w:p w14:paraId="019252C4"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657DDF86" w14:textId="77777777" w:rsidR="009E5A4F" w:rsidRPr="00086DC4" w:rsidRDefault="009E5A4F" w:rsidP="00C4191C">
      <w:r w:rsidRPr="00086DC4">
        <w:t xml:space="preserve">Par ailleurs, au titre de son devoir permanent de conseil et d’information, le Titulaire informe </w:t>
      </w:r>
      <w:r w:rsidR="000B3819">
        <w:t>Numih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de Numih France</w:t>
      </w:r>
      <w:r w:rsidRPr="00086DC4">
        <w:t xml:space="preserve"> qu’il détient, auxquelles il accède </w:t>
      </w:r>
      <w:proofErr w:type="gramStart"/>
      <w:r w:rsidRPr="00086DC4">
        <w:t>ou</w:t>
      </w:r>
      <w:proofErr w:type="gramEnd"/>
      <w:r w:rsidRPr="00086DC4">
        <w:t xml:space="preserve"> qu’il manipule.</w:t>
      </w:r>
    </w:p>
    <w:p w14:paraId="28F50BF9" w14:textId="77777777" w:rsidR="009E5A4F" w:rsidRPr="00086DC4" w:rsidRDefault="009E5A4F" w:rsidP="009E5A4F">
      <w:pPr>
        <w:pStyle w:val="Titre1"/>
      </w:pPr>
      <w:bookmarkStart w:id="31" w:name="_Toc157587070"/>
      <w:r w:rsidRPr="00086DC4">
        <w:t>Responsabilité</w:t>
      </w:r>
      <w:bookmarkEnd w:id="31"/>
    </w:p>
    <w:p w14:paraId="5BD90ACD"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30802EEB" w14:textId="77777777" w:rsidR="009E5A4F" w:rsidRPr="00086DC4" w:rsidRDefault="009E5A4F" w:rsidP="00C4191C"/>
    <w:p w14:paraId="4094BC0C" w14:textId="77777777" w:rsidR="009E5A4F" w:rsidRPr="00086DC4" w:rsidRDefault="002541D4" w:rsidP="00C4191C">
      <w:r w:rsidRPr="00086DC4">
        <w:t>Le Titulaire est seul responsable de l’action de ses personnels et des personnels intervenant pour son compte (sous-traitant …).</w:t>
      </w:r>
    </w:p>
    <w:p w14:paraId="24FEE790" w14:textId="77777777" w:rsidR="002541D4" w:rsidRPr="00086DC4" w:rsidRDefault="002541D4" w:rsidP="00C4191C"/>
    <w:p w14:paraId="62063290" w14:textId="77777777" w:rsidR="002541D4" w:rsidRPr="00086DC4" w:rsidRDefault="002541D4" w:rsidP="00C4191C">
      <w:r w:rsidRPr="00086DC4">
        <w:t xml:space="preserve">Nonobstant les actions en responsabilité contractuelle susceptibles d’être engagées par </w:t>
      </w:r>
      <w:r w:rsidR="000B3819">
        <w:t>Numih France</w:t>
      </w:r>
      <w:r w:rsidRPr="00086DC4">
        <w:t>, des actions civiles (atteinte au droit à l’image d’un tiers …) et/ou pénales (intrusion frauduleuse dans le SI, violation du secret professionnel …) pourront être ouvertes.</w:t>
      </w:r>
    </w:p>
    <w:p w14:paraId="22CEA172" w14:textId="77777777" w:rsidR="002541D4" w:rsidRPr="00086DC4" w:rsidRDefault="002541D4">
      <w:pPr>
        <w:spacing w:after="200" w:line="276" w:lineRule="auto"/>
      </w:pPr>
      <w:r w:rsidRPr="00086DC4">
        <w:br w:type="page"/>
      </w:r>
    </w:p>
    <w:p w14:paraId="6C1451CD" w14:textId="77777777" w:rsidR="002541D4" w:rsidRPr="00086DC4" w:rsidRDefault="002541D4" w:rsidP="008D5AE2">
      <w:pPr>
        <w:pStyle w:val="AnnexeTitre1"/>
      </w:pPr>
      <w:r w:rsidRPr="00086DC4">
        <w:t xml:space="preserve"> </w:t>
      </w:r>
      <w:bookmarkStart w:id="32" w:name="_Toc157587071"/>
      <w:r w:rsidRPr="00086DC4">
        <w:t>Engagement de confidentialité</w:t>
      </w:r>
      <w:bookmarkEnd w:id="32"/>
    </w:p>
    <w:p w14:paraId="629318EF"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de Numih France</w:t>
      </w:r>
      <w:r w:rsidRPr="00086DC4">
        <w:t xml:space="preserve"> doit au préalable s’engager sur la confidentialité selon les termes ci-après.</w:t>
      </w:r>
    </w:p>
    <w:p w14:paraId="40308595" w14:textId="77777777" w:rsidR="002541D4" w:rsidRPr="00086DC4" w:rsidRDefault="002541D4" w:rsidP="00C4191C"/>
    <w:p w14:paraId="2081692B"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à Numih France</w:t>
      </w:r>
      <w:r w:rsidRPr="00086DC4">
        <w:t xml:space="preserve"> sur simple demande. L’engagement de confidentialité signé individuellement par chaque intervenant désigné est adossé à l’état nominatif et communiqué </w:t>
      </w:r>
      <w:r w:rsidR="000B3819">
        <w:t>à Numih France</w:t>
      </w:r>
      <w:r w:rsidRPr="00086DC4">
        <w:t xml:space="preserve"> pré</w:t>
      </w:r>
      <w:r w:rsidR="00B27132" w:rsidRPr="00086DC4">
        <w:t>alablement à toute intervention (obligation de résultats).</w:t>
      </w:r>
    </w:p>
    <w:p w14:paraId="1FAC4767"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5BDB4665" wp14:editId="06286777">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1847AD"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" fillcolor="#fffffe [3212]" strokecolor="#232a55 [3213]" strokeweight="1pt">
                <v:stroke dashstyle="dash"/>
              </v:rect>
            </w:pict>
          </mc:Fallback>
        </mc:AlternateContent>
      </w:r>
    </w:p>
    <w:p w14:paraId="2F3BF769" w14:textId="77777777" w:rsidR="002541D4" w:rsidRPr="00086DC4" w:rsidRDefault="002541D4" w:rsidP="002541D4">
      <w:pPr>
        <w:jc w:val="center"/>
        <w:rPr>
          <w:b/>
        </w:rPr>
      </w:pPr>
      <w:r w:rsidRPr="00086DC4">
        <w:rPr>
          <w:b/>
        </w:rPr>
        <w:t>ENGAGEMENT DE CONFIDENTIALITE NOMINATIF</w:t>
      </w:r>
    </w:p>
    <w:p w14:paraId="2A8F4B71" w14:textId="77777777" w:rsidR="002541D4" w:rsidRPr="00086DC4" w:rsidRDefault="002541D4" w:rsidP="00C4191C"/>
    <w:p w14:paraId="564DEECA" w14:textId="77777777" w:rsidR="002541D4" w:rsidRPr="00086DC4" w:rsidRDefault="002541D4" w:rsidP="002541D4">
      <w:pPr>
        <w:autoSpaceDE w:val="0"/>
        <w:autoSpaceDN w:val="0"/>
        <w:adjustRightInd w:val="0"/>
      </w:pPr>
      <w:r w:rsidRPr="00086DC4">
        <w:t>Je soussigné, M. Mme ………………………</w:t>
      </w:r>
      <w:proofErr w:type="gramStart"/>
      <w:r w:rsidRPr="00086DC4">
        <w:t>…….</w:t>
      </w:r>
      <w:proofErr w:type="gramEnd"/>
      <w:r w:rsidRPr="00086DC4">
        <w:t>., intervenant en qualité de ………………… pour le compte de la société ………………………… dont je suis salarié, m’engage à :</w:t>
      </w:r>
    </w:p>
    <w:p w14:paraId="06CE92D4" w14:textId="77777777" w:rsidR="00B27132" w:rsidRPr="00086DC4" w:rsidRDefault="00B27132" w:rsidP="002541D4">
      <w:pPr>
        <w:autoSpaceDE w:val="0"/>
        <w:autoSpaceDN w:val="0"/>
        <w:adjustRightInd w:val="0"/>
      </w:pPr>
    </w:p>
    <w:p w14:paraId="3DE38185" w14:textId="77777777" w:rsidR="002541D4" w:rsidRPr="00086DC4" w:rsidRDefault="002541D4" w:rsidP="000B3819">
      <w:pPr>
        <w:numPr>
          <w:ilvl w:val="0"/>
          <w:numId w:val="20"/>
        </w:numPr>
        <w:autoSpaceDE w:val="0"/>
        <w:autoSpaceDN w:val="0"/>
        <w:adjustRightInd w:val="0"/>
      </w:pPr>
      <w:proofErr w:type="gramStart"/>
      <w:r w:rsidRPr="00086DC4">
        <w:t>utiliser</w:t>
      </w:r>
      <w:proofErr w:type="gramEnd"/>
      <w:r w:rsidRPr="00086DC4">
        <w:t xml:space="preserve"> les ressources </w:t>
      </w:r>
      <w:r w:rsidR="000B3819">
        <w:t>de Numih France</w:t>
      </w:r>
      <w:r w:rsidRPr="00086DC4">
        <w:t xml:space="preserve"> uniquement dans le c</w:t>
      </w:r>
      <w:r w:rsidR="00B27132" w:rsidRPr="00086DC4">
        <w:t>adre du projet de la prestation ;</w:t>
      </w:r>
    </w:p>
    <w:p w14:paraId="5BEC8F20" w14:textId="77777777" w:rsidR="002541D4" w:rsidRPr="00086DC4" w:rsidRDefault="002541D4" w:rsidP="000B3819">
      <w:pPr>
        <w:numPr>
          <w:ilvl w:val="0"/>
          <w:numId w:val="20"/>
        </w:numPr>
        <w:autoSpaceDE w:val="0"/>
        <w:autoSpaceDN w:val="0"/>
        <w:adjustRightInd w:val="0"/>
      </w:pPr>
      <w:r w:rsidRPr="00086DC4">
        <w:t>ne pas divulguer mon compte d</w:t>
      </w:r>
      <w:r w:rsidR="00B27132" w:rsidRPr="00086DC4">
        <w:t>’accès au système d’information ;</w:t>
      </w:r>
    </w:p>
    <w:p w14:paraId="1D3BA73A" w14:textId="77777777" w:rsidR="002541D4" w:rsidRPr="00086DC4" w:rsidRDefault="002541D4" w:rsidP="000B3819">
      <w:pPr>
        <w:numPr>
          <w:ilvl w:val="0"/>
          <w:numId w:val="20"/>
        </w:numPr>
        <w:autoSpaceDE w:val="0"/>
        <w:autoSpaceDN w:val="0"/>
        <w:adjustRightInd w:val="0"/>
      </w:pPr>
      <w:proofErr w:type="gramStart"/>
      <w:r w:rsidRPr="00086DC4">
        <w:t>respecter</w:t>
      </w:r>
      <w:proofErr w:type="gramEnd"/>
      <w:r w:rsidRPr="00086DC4">
        <w:t xml:space="preserve"> la Charte des bons usages du</w:t>
      </w:r>
      <w:r w:rsidR="00B27132" w:rsidRPr="00086DC4">
        <w:t xml:space="preserve"> Système d’Information </w:t>
      </w:r>
      <w:r w:rsidR="000B3819">
        <w:t>de Numih France</w:t>
      </w:r>
      <w:r w:rsidR="00B27132" w:rsidRPr="00086DC4">
        <w:t> ;</w:t>
      </w:r>
    </w:p>
    <w:p w14:paraId="148B256E"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d’informations sur </w:t>
      </w:r>
      <w:r w:rsidR="000B3819">
        <w:t>Numih France</w:t>
      </w:r>
      <w:r w:rsidRPr="00086DC4">
        <w:t xml:space="preserve"> et le contenu de ma prestation à un tie</w:t>
      </w:r>
      <w:r w:rsidR="00B27132" w:rsidRPr="00086DC4">
        <w:t>rs, pendant et après ma mission ;</w:t>
      </w:r>
    </w:p>
    <w:p w14:paraId="392799C5" w14:textId="77777777" w:rsidR="002541D4" w:rsidRPr="00086DC4" w:rsidRDefault="002541D4" w:rsidP="000B3819">
      <w:pPr>
        <w:numPr>
          <w:ilvl w:val="0"/>
          <w:numId w:val="20"/>
        </w:numPr>
        <w:autoSpaceDE w:val="0"/>
        <w:autoSpaceDN w:val="0"/>
        <w:adjustRightInd w:val="0"/>
      </w:pPr>
      <w:proofErr w:type="gramStart"/>
      <w:r w:rsidRPr="00086DC4">
        <w:t>à</w:t>
      </w:r>
      <w:proofErr w:type="gramEnd"/>
      <w:r w:rsidRPr="00086DC4">
        <w:t xml:space="preserve"> rendre </w:t>
      </w:r>
      <w:r w:rsidR="000B3819">
        <w:t>à Numih France</w:t>
      </w:r>
      <w:r w:rsidRPr="00086DC4">
        <w:t xml:space="preserve"> l’ensemble des informations et </w:t>
      </w:r>
      <w:r w:rsidR="00B27132" w:rsidRPr="00086DC4">
        <w:t>supports à la fin de la mission ;</w:t>
      </w:r>
    </w:p>
    <w:p w14:paraId="3F42E5DF"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uniquement aux informations</w:t>
      </w:r>
      <w:r w:rsidR="00B27132" w:rsidRPr="00086DC4">
        <w:t xml:space="preserve"> </w:t>
      </w:r>
      <w:r w:rsidR="000B3819">
        <w:t>de Numih France</w:t>
      </w:r>
      <w:r w:rsidR="00B27132" w:rsidRPr="00086DC4">
        <w:t xml:space="preserve"> nécessaires au projet ;</w:t>
      </w:r>
    </w:p>
    <w:p w14:paraId="0479648C"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con</w:t>
      </w:r>
      <w:r w:rsidR="00B27132" w:rsidRPr="00086DC4">
        <w:t>trat et nécessaire à ma mission ;</w:t>
      </w:r>
    </w:p>
    <w:p w14:paraId="4012FBBE" w14:textId="77777777" w:rsidR="002541D4" w:rsidRPr="00086DC4" w:rsidRDefault="002541D4" w:rsidP="000B3819">
      <w:pPr>
        <w:numPr>
          <w:ilvl w:val="0"/>
          <w:numId w:val="20"/>
        </w:numPr>
        <w:autoSpaceDE w:val="0"/>
        <w:autoSpaceDN w:val="0"/>
        <w:adjustRightInd w:val="0"/>
      </w:pPr>
      <w:r w:rsidRPr="00086DC4">
        <w:t>ne pas essayer de m’introduire dans des salles non autorisées ou avec d’autres moyen</w:t>
      </w:r>
      <w:r w:rsidR="00B27132" w:rsidRPr="00086DC4">
        <w:t>s que ceux mis à ma disposition ;</w:t>
      </w:r>
    </w:p>
    <w:p w14:paraId="33507A4C"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w:t>
      </w:r>
      <w:r w:rsidR="00B27132" w:rsidRPr="00086DC4">
        <w:t>le justifie ;</w:t>
      </w:r>
    </w:p>
    <w:p w14:paraId="31707A05" w14:textId="77777777" w:rsidR="002541D4" w:rsidRPr="00086DC4" w:rsidRDefault="002541D4" w:rsidP="000B3819">
      <w:pPr>
        <w:numPr>
          <w:ilvl w:val="0"/>
          <w:numId w:val="20"/>
        </w:numPr>
      </w:pPr>
      <w:proofErr w:type="gramStart"/>
      <w:r w:rsidRPr="00086DC4">
        <w:t>ne</w:t>
      </w:r>
      <w:proofErr w:type="gramEnd"/>
      <w:r w:rsidRPr="00086DC4">
        <w:t xml:space="preserve"> pas permettre l’accès aux personnes non autorisées par </w:t>
      </w:r>
      <w:r w:rsidR="000B3819">
        <w:t>Numih France</w:t>
      </w:r>
      <w:r w:rsidR="00B27132" w:rsidRPr="00086DC4">
        <w:t xml:space="preserve"> dans les locaux </w:t>
      </w:r>
      <w:r w:rsidR="000B3819">
        <w:t>de Numih France</w:t>
      </w:r>
      <w:r w:rsidR="00B27132" w:rsidRPr="00086DC4">
        <w:t> ;</w:t>
      </w:r>
    </w:p>
    <w:p w14:paraId="4305E570" w14:textId="77777777" w:rsidR="002541D4" w:rsidRPr="00086DC4" w:rsidRDefault="002541D4" w:rsidP="000B3819">
      <w:pPr>
        <w:numPr>
          <w:ilvl w:val="0"/>
          <w:numId w:val="20"/>
        </w:numPr>
      </w:pPr>
      <w:proofErr w:type="gramStart"/>
      <w:r w:rsidRPr="00086DC4">
        <w:t>respecter</w:t>
      </w:r>
      <w:proofErr w:type="gramEnd"/>
      <w:r w:rsidRPr="00086DC4">
        <w:t xml:space="preserve"> les systèmes de sécurité physique mis en place à </w:t>
      </w:r>
      <w:r w:rsidR="000B3819">
        <w:t>Numih France</w:t>
      </w:r>
      <w:r w:rsidRPr="00086DC4">
        <w:t>, en particulier fermer systématiquement à clé si je le peux, les portes derrière moi, même en cas d’absence de courte durée ;</w:t>
      </w:r>
    </w:p>
    <w:p w14:paraId="543FC870" w14:textId="77777777" w:rsidR="002541D4" w:rsidRPr="00086DC4" w:rsidRDefault="002541D4" w:rsidP="000B3819">
      <w:pPr>
        <w:numPr>
          <w:ilvl w:val="0"/>
          <w:numId w:val="20"/>
        </w:numPr>
      </w:pPr>
      <w:r w:rsidRPr="00086DC4">
        <w:t>assurer la protection physique du matériel mis à ma disposition</w:t>
      </w:r>
      <w:r w:rsidR="00B27132" w:rsidRPr="00086DC4">
        <w:t> ;</w:t>
      </w:r>
    </w:p>
    <w:p w14:paraId="2DF946DB" w14:textId="77777777" w:rsidR="002541D4" w:rsidRPr="00086DC4" w:rsidRDefault="002541D4" w:rsidP="000B3819">
      <w:pPr>
        <w:numPr>
          <w:ilvl w:val="0"/>
          <w:numId w:val="20"/>
        </w:numPr>
      </w:pPr>
      <w:r w:rsidRPr="00086DC4">
        <w:t>ne réaliser aucune copie ou duplicata des moyens d’accès mis à ma disposition ;</w:t>
      </w:r>
    </w:p>
    <w:p w14:paraId="4F20150D" w14:textId="77777777" w:rsidR="002541D4" w:rsidRPr="00086DC4" w:rsidRDefault="002541D4" w:rsidP="000B3819">
      <w:pPr>
        <w:numPr>
          <w:ilvl w:val="0"/>
          <w:numId w:val="20"/>
        </w:numPr>
        <w:autoSpaceDE w:val="0"/>
        <w:autoSpaceDN w:val="0"/>
        <w:adjustRightInd w:val="0"/>
      </w:pPr>
      <w:r w:rsidRPr="00086DC4">
        <w:t>ne pas entraver le fonctionnement des équipements opérationnels et ceux de sécurité</w:t>
      </w:r>
      <w:r w:rsidR="00B27132" w:rsidRPr="00086DC4">
        <w:t>.</w:t>
      </w:r>
    </w:p>
    <w:p w14:paraId="1CD4773B" w14:textId="77777777" w:rsidR="00B27132" w:rsidRPr="00086DC4" w:rsidRDefault="00B27132" w:rsidP="00C4191C"/>
    <w:p w14:paraId="1DEECE4E" w14:textId="77777777" w:rsidR="00B27132" w:rsidRPr="00086DC4" w:rsidRDefault="00B27132" w:rsidP="00B27132">
      <w:pPr>
        <w:jc w:val="center"/>
      </w:pPr>
      <w:r w:rsidRPr="00086DC4">
        <w:t>A ……………………</w:t>
      </w:r>
      <w:proofErr w:type="gramStart"/>
      <w:r w:rsidRPr="00086DC4">
        <w:t>…….</w:t>
      </w:r>
      <w:proofErr w:type="gramEnd"/>
      <w:r w:rsidRPr="00086DC4">
        <w:t>, Le …………………….</w:t>
      </w:r>
    </w:p>
    <w:p w14:paraId="6D6D3ED4"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3521F920" w14:textId="77777777" w:rsidTr="008D5AE2">
        <w:tc>
          <w:tcPr>
            <w:tcW w:w="3969" w:type="dxa"/>
            <w:tcMar>
              <w:left w:w="28" w:type="dxa"/>
              <w:right w:w="28" w:type="dxa"/>
            </w:tcMar>
          </w:tcPr>
          <w:p w14:paraId="13104993" w14:textId="77777777" w:rsidR="008D5AE2" w:rsidRPr="00086DC4" w:rsidRDefault="008D5AE2" w:rsidP="008D5AE2">
            <w:pPr>
              <w:jc w:val="right"/>
              <w:rPr>
                <w:i/>
              </w:rPr>
            </w:pPr>
            <w:r w:rsidRPr="00086DC4">
              <w:rPr>
                <w:i/>
              </w:rPr>
              <w:t>Nom prénom</w:t>
            </w:r>
          </w:p>
          <w:p w14:paraId="72E337EF" w14:textId="77777777" w:rsidR="008D5AE2" w:rsidRDefault="008D5AE2" w:rsidP="008D5AE2">
            <w:pPr>
              <w:jc w:val="right"/>
              <w:rPr>
                <w:i/>
              </w:rPr>
            </w:pPr>
          </w:p>
        </w:tc>
        <w:tc>
          <w:tcPr>
            <w:tcW w:w="5093" w:type="dxa"/>
            <w:tcMar>
              <w:left w:w="28" w:type="dxa"/>
              <w:right w:w="28" w:type="dxa"/>
            </w:tcMar>
          </w:tcPr>
          <w:p w14:paraId="11E5BA1F" w14:textId="77777777" w:rsidR="008D5AE2" w:rsidRDefault="008D5AE2" w:rsidP="008D5AE2">
            <w:pPr>
              <w:jc w:val="left"/>
              <w:rPr>
                <w:i/>
              </w:rPr>
            </w:pPr>
          </w:p>
        </w:tc>
      </w:tr>
      <w:tr w:rsidR="008D5AE2" w14:paraId="2E3DA04D" w14:textId="77777777" w:rsidTr="008D5AE2">
        <w:tc>
          <w:tcPr>
            <w:tcW w:w="3969" w:type="dxa"/>
            <w:tcMar>
              <w:left w:w="28" w:type="dxa"/>
              <w:right w:w="28" w:type="dxa"/>
            </w:tcMar>
          </w:tcPr>
          <w:p w14:paraId="735F0D80"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2095CF47" w14:textId="77777777" w:rsidR="008D5AE2" w:rsidRDefault="008D5AE2" w:rsidP="008D5AE2">
            <w:pPr>
              <w:jc w:val="left"/>
              <w:rPr>
                <w:i/>
              </w:rPr>
            </w:pPr>
          </w:p>
        </w:tc>
      </w:tr>
    </w:tbl>
    <w:p w14:paraId="0D3B64B8" w14:textId="77777777" w:rsidR="008D5AE2" w:rsidRPr="00086DC4" w:rsidRDefault="008D5AE2" w:rsidP="008D5AE2">
      <w:pPr>
        <w:jc w:val="left"/>
        <w:rPr>
          <w:i/>
        </w:rPr>
      </w:pPr>
    </w:p>
    <w:sectPr w:rsidR="008D5AE2" w:rsidRPr="00086DC4" w:rsidSect="000B3819">
      <w:headerReference w:type="default" r:id="rId9"/>
      <w:footerReference w:type="default" r:id="rId10"/>
      <w:headerReference w:type="first" r:id="rId11"/>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AA6D" w14:textId="77777777" w:rsidR="0047102B" w:rsidRDefault="0047102B" w:rsidP="00EF7441">
      <w:r>
        <w:separator/>
      </w:r>
    </w:p>
    <w:p w14:paraId="161A1495" w14:textId="77777777" w:rsidR="0047102B" w:rsidRDefault="0047102B"/>
  </w:endnote>
  <w:endnote w:type="continuationSeparator" w:id="0">
    <w:p w14:paraId="3102CC89" w14:textId="77777777" w:rsidR="0047102B" w:rsidRDefault="0047102B" w:rsidP="00EF7441">
      <w:r>
        <w:continuationSeparator/>
      </w:r>
    </w:p>
    <w:p w14:paraId="536D61E3" w14:textId="77777777" w:rsidR="0047102B" w:rsidRDefault="00471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265BB574" w14:textId="77777777" w:rsidTr="0012208D">
          <w:tc>
            <w:tcPr>
              <w:tcW w:w="4962" w:type="dxa"/>
            </w:tcPr>
            <w:p w14:paraId="71C4C7E8"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253611F5"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274CE7A0" w14:textId="77777777" w:rsidR="000B3819" w:rsidRDefault="000B3819" w:rsidP="000B3819">
        <w:pPr>
          <w:ind w:left="-284"/>
        </w:pPr>
        <w:r>
          <w:rPr>
            <w:rFonts w:asciiTheme="minorHAnsi" w:hAnsiTheme="minorHAnsi"/>
            <w:i/>
            <w:iCs/>
            <w:sz w:val="12"/>
          </w:rPr>
          <w:t>Reproduction interdite sans autorisation préalable de Numih France</w:t>
        </w:r>
      </w:p>
      <w:p w14:paraId="4C5EBFB6" w14:textId="77777777" w:rsidR="000B3819" w:rsidRDefault="00B22922" w:rsidP="000B3819">
        <w:pPr>
          <w:rPr>
            <w:noProof/>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5F162" w14:textId="77777777" w:rsidR="0047102B" w:rsidRDefault="0047102B" w:rsidP="00EF7441">
      <w:r>
        <w:separator/>
      </w:r>
    </w:p>
    <w:p w14:paraId="7FDA1C6E" w14:textId="77777777" w:rsidR="0047102B" w:rsidRDefault="0047102B"/>
  </w:footnote>
  <w:footnote w:type="continuationSeparator" w:id="0">
    <w:p w14:paraId="23F1B000" w14:textId="77777777" w:rsidR="0047102B" w:rsidRDefault="0047102B" w:rsidP="00EF7441">
      <w:r>
        <w:continuationSeparator/>
      </w:r>
    </w:p>
    <w:p w14:paraId="09F9C3D9" w14:textId="77777777" w:rsidR="0047102B" w:rsidRDefault="00471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5A693AB5" w14:textId="77777777" w:rsidTr="0012208D">
      <w:tc>
        <w:tcPr>
          <w:tcW w:w="4962" w:type="dxa"/>
          <w:tcMar>
            <w:left w:w="0" w:type="dxa"/>
            <w:right w:w="0" w:type="dxa"/>
          </w:tcMar>
        </w:tcPr>
        <w:p w14:paraId="0FE088ED"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33F1B2E8" w14:textId="4B008A9A" w:rsidR="0012208D" w:rsidRDefault="0012208D" w:rsidP="0012208D">
          <w:pPr>
            <w:pStyle w:val="En-tte"/>
            <w:jc w:val="right"/>
          </w:pPr>
          <w:r>
            <w:t xml:space="preserve">Marché </w:t>
          </w:r>
          <w:r w:rsidR="00B22922">
            <w:fldChar w:fldCharType="begin"/>
          </w:r>
          <w:r w:rsidR="00B22922">
            <w:instrText xml:space="preserve"> DOCPROPERTY  Objet  \* MERGEFORMAT </w:instrText>
          </w:r>
          <w:r w:rsidR="00B22922">
            <w:fldChar w:fldCharType="separate"/>
          </w:r>
          <w:r w:rsidR="00B22922">
            <w:t>2026-0079-00-00 MPA</w:t>
          </w:r>
          <w:r w:rsidR="0047102B">
            <w:t>E</w:t>
          </w:r>
          <w:r w:rsidR="00B22922">
            <w:fldChar w:fldCharType="end"/>
          </w:r>
        </w:p>
      </w:tc>
    </w:tr>
  </w:tbl>
  <w:p w14:paraId="11FE1616" w14:textId="77777777" w:rsidR="00C40A66" w:rsidRPr="0012208D" w:rsidRDefault="00C40A66" w:rsidP="0012208D">
    <w:pPr>
      <w:pStyle w:val="En-tte"/>
      <w:jc w:val="left"/>
      <w:rPr>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DFAB6" w14:textId="77777777" w:rsidR="000B3819" w:rsidRDefault="000B3819">
    <w:pPr>
      <w:pStyle w:val="En-tte"/>
    </w:pPr>
    <w:r w:rsidRPr="006F6E78">
      <w:rPr>
        <w:rFonts w:eastAsia="Calibri"/>
        <w:noProof/>
      </w:rPr>
      <w:drawing>
        <wp:inline distT="0" distB="0" distL="0" distR="0" wp14:anchorId="7C30C0CF" wp14:editId="7561BFC7">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9"/>
  </w:num>
  <w:num w:numId="4">
    <w:abstractNumId w:val="5"/>
  </w:num>
  <w:num w:numId="5">
    <w:abstractNumId w:val="3"/>
  </w:num>
  <w:num w:numId="6">
    <w:abstractNumId w:val="18"/>
  </w:num>
  <w:num w:numId="7">
    <w:abstractNumId w:val="8"/>
  </w:num>
  <w:num w:numId="8">
    <w:abstractNumId w:val="14"/>
  </w:num>
  <w:num w:numId="9">
    <w:abstractNumId w:val="7"/>
  </w:num>
  <w:num w:numId="10">
    <w:abstractNumId w:val="16"/>
  </w:num>
  <w:num w:numId="11">
    <w:abstractNumId w:val="21"/>
  </w:num>
  <w:num w:numId="12">
    <w:abstractNumId w:val="12"/>
  </w:num>
  <w:num w:numId="13">
    <w:abstractNumId w:val="9"/>
  </w:num>
  <w:num w:numId="14">
    <w:abstractNumId w:val="20"/>
  </w:num>
  <w:num w:numId="15">
    <w:abstractNumId w:val="2"/>
  </w:num>
  <w:num w:numId="16">
    <w:abstractNumId w:val="4"/>
  </w:num>
  <w:num w:numId="17">
    <w:abstractNumId w:val="17"/>
  </w:num>
  <w:num w:numId="18">
    <w:abstractNumId w:val="11"/>
  </w:num>
  <w:num w:numId="19">
    <w:abstractNumId w:val="1"/>
  </w:num>
  <w:num w:numId="20">
    <w:abstractNumId w:val="13"/>
  </w:num>
  <w:num w:numId="21">
    <w:abstractNumId w:val="15"/>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02B"/>
    <w:rsid w:val="00040171"/>
    <w:rsid w:val="000514ED"/>
    <w:rsid w:val="00054871"/>
    <w:rsid w:val="00070C34"/>
    <w:rsid w:val="00086DC4"/>
    <w:rsid w:val="00090FDB"/>
    <w:rsid w:val="000A3363"/>
    <w:rsid w:val="000B3819"/>
    <w:rsid w:val="000B6FF8"/>
    <w:rsid w:val="000C3EA5"/>
    <w:rsid w:val="000E4644"/>
    <w:rsid w:val="000F33B6"/>
    <w:rsid w:val="00112338"/>
    <w:rsid w:val="001126CD"/>
    <w:rsid w:val="001209EA"/>
    <w:rsid w:val="0012208D"/>
    <w:rsid w:val="00127914"/>
    <w:rsid w:val="001A0CD3"/>
    <w:rsid w:val="001B1E3F"/>
    <w:rsid w:val="001C2191"/>
    <w:rsid w:val="001E11D8"/>
    <w:rsid w:val="001E2EA6"/>
    <w:rsid w:val="001F75BD"/>
    <w:rsid w:val="002257A7"/>
    <w:rsid w:val="00243F5B"/>
    <w:rsid w:val="002442E3"/>
    <w:rsid w:val="002541D4"/>
    <w:rsid w:val="00295011"/>
    <w:rsid w:val="002B0696"/>
    <w:rsid w:val="00327F9F"/>
    <w:rsid w:val="00333022"/>
    <w:rsid w:val="00347ECB"/>
    <w:rsid w:val="003505C9"/>
    <w:rsid w:val="00350CD4"/>
    <w:rsid w:val="00384041"/>
    <w:rsid w:val="003E408B"/>
    <w:rsid w:val="003F46A9"/>
    <w:rsid w:val="003F6374"/>
    <w:rsid w:val="003F6D74"/>
    <w:rsid w:val="00434233"/>
    <w:rsid w:val="0047102B"/>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962"/>
    <w:rsid w:val="005F5DA7"/>
    <w:rsid w:val="00614C47"/>
    <w:rsid w:val="006277E7"/>
    <w:rsid w:val="00627FDA"/>
    <w:rsid w:val="006B7ACD"/>
    <w:rsid w:val="006C52E3"/>
    <w:rsid w:val="006C7DE8"/>
    <w:rsid w:val="006E0535"/>
    <w:rsid w:val="00701AE6"/>
    <w:rsid w:val="00702DFD"/>
    <w:rsid w:val="0070467D"/>
    <w:rsid w:val="007234C9"/>
    <w:rsid w:val="0074282F"/>
    <w:rsid w:val="0078052C"/>
    <w:rsid w:val="00785341"/>
    <w:rsid w:val="007F44A7"/>
    <w:rsid w:val="007F7971"/>
    <w:rsid w:val="008002AE"/>
    <w:rsid w:val="00812238"/>
    <w:rsid w:val="00822041"/>
    <w:rsid w:val="008343DB"/>
    <w:rsid w:val="0083478F"/>
    <w:rsid w:val="00866E32"/>
    <w:rsid w:val="00886D13"/>
    <w:rsid w:val="00890DA0"/>
    <w:rsid w:val="008A235E"/>
    <w:rsid w:val="008C0916"/>
    <w:rsid w:val="008D5AE2"/>
    <w:rsid w:val="008F35A4"/>
    <w:rsid w:val="00916424"/>
    <w:rsid w:val="00923552"/>
    <w:rsid w:val="00931355"/>
    <w:rsid w:val="0095510C"/>
    <w:rsid w:val="0097176E"/>
    <w:rsid w:val="009A6F3B"/>
    <w:rsid w:val="009B27DB"/>
    <w:rsid w:val="009C1456"/>
    <w:rsid w:val="009E5A4F"/>
    <w:rsid w:val="009E645F"/>
    <w:rsid w:val="00A012FD"/>
    <w:rsid w:val="00A0660C"/>
    <w:rsid w:val="00A07E5B"/>
    <w:rsid w:val="00A3257A"/>
    <w:rsid w:val="00A40C9D"/>
    <w:rsid w:val="00A507C7"/>
    <w:rsid w:val="00A77B38"/>
    <w:rsid w:val="00A906E6"/>
    <w:rsid w:val="00AB1979"/>
    <w:rsid w:val="00AC20CA"/>
    <w:rsid w:val="00AE384D"/>
    <w:rsid w:val="00AE79D3"/>
    <w:rsid w:val="00AF2F43"/>
    <w:rsid w:val="00B22922"/>
    <w:rsid w:val="00B27132"/>
    <w:rsid w:val="00B44788"/>
    <w:rsid w:val="00B7150D"/>
    <w:rsid w:val="00B76C6D"/>
    <w:rsid w:val="00B825D2"/>
    <w:rsid w:val="00B96432"/>
    <w:rsid w:val="00BB1A15"/>
    <w:rsid w:val="00BC0DEE"/>
    <w:rsid w:val="00BC414F"/>
    <w:rsid w:val="00BE7D65"/>
    <w:rsid w:val="00C03BF8"/>
    <w:rsid w:val="00C111DA"/>
    <w:rsid w:val="00C33C2E"/>
    <w:rsid w:val="00C40A66"/>
    <w:rsid w:val="00C4191C"/>
    <w:rsid w:val="00C75E07"/>
    <w:rsid w:val="00C86A80"/>
    <w:rsid w:val="00CB19A5"/>
    <w:rsid w:val="00CB28A0"/>
    <w:rsid w:val="00D23BAF"/>
    <w:rsid w:val="00D2783D"/>
    <w:rsid w:val="00D50712"/>
    <w:rsid w:val="00D7608F"/>
    <w:rsid w:val="00D849D2"/>
    <w:rsid w:val="00D86B57"/>
    <w:rsid w:val="00D911E7"/>
    <w:rsid w:val="00D9347D"/>
    <w:rsid w:val="00D97E24"/>
    <w:rsid w:val="00DA08BB"/>
    <w:rsid w:val="00DB14B3"/>
    <w:rsid w:val="00DB5FE0"/>
    <w:rsid w:val="00DD1EA6"/>
    <w:rsid w:val="00DF688A"/>
    <w:rsid w:val="00DF7B50"/>
    <w:rsid w:val="00E26D4E"/>
    <w:rsid w:val="00E3528D"/>
    <w:rsid w:val="00E8215E"/>
    <w:rsid w:val="00E90A70"/>
    <w:rsid w:val="00E92F64"/>
    <w:rsid w:val="00EC1A0A"/>
    <w:rsid w:val="00EE0E15"/>
    <w:rsid w:val="00EF7441"/>
    <w:rsid w:val="00F12F04"/>
    <w:rsid w:val="00F4188E"/>
    <w:rsid w:val="00F434B9"/>
    <w:rsid w:val="00F5589F"/>
    <w:rsid w:val="00F70931"/>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8978E"/>
  <w15:chartTrackingRefBased/>
  <w15:docId w15:val="{97611256-416B-4A40-A7F0-29DA8214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Q:\ACHATS-MARCHES\1.%20March&#233;s%20en%20pr&#233;paration\211.%20Outil%20gestion%20RGPD\1%20PROCEDURE\1.%20DCE\2.%20DCE%20PUBLIE\1%20.%20Doc%20de%20travail\VF%2020260401\Charte%20fournisseur.dotx" TargetMode="External"/></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Charte fournisseur</Template>
  <TotalTime>1</TotalTime>
  <Pages>16</Pages>
  <Words>6995</Words>
  <Characters>38474</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Numih France</Company>
  <LinksUpToDate>false</LinksUpToDate>
  <CharactersWithSpaces>45379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dc:description/>
  <cp:lastModifiedBy>sb</cp:lastModifiedBy>
  <cp:revision>2</cp:revision>
  <cp:lastPrinted>2024-01-31T08:50:00Z</cp:lastPrinted>
  <dcterms:created xsi:type="dcterms:W3CDTF">2026-04-01T17:21:00Z</dcterms:created>
  <dcterms:modified xsi:type="dcterms:W3CDTF">2026-04-01T17:22:00Z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